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F1E474" w14:textId="1E6231C5" w:rsidR="00D33141" w:rsidRPr="00151E10" w:rsidRDefault="00D33141" w:rsidP="00D331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r w:rsidRPr="00151E10">
        <w:rPr>
          <w:b/>
          <w:noProof/>
          <w:sz w:val="24"/>
          <w:lang w:val="de-DE"/>
        </w:rPr>
        <w:t>3GPP TSG SA WG4 #11</w:t>
      </w:r>
      <w:r w:rsidR="00151E10" w:rsidRPr="00151E10">
        <w:rPr>
          <w:b/>
          <w:noProof/>
          <w:sz w:val="24"/>
          <w:lang w:val="de-DE"/>
        </w:rPr>
        <w:t>1e</w:t>
      </w:r>
      <w:r w:rsidRPr="00151E10">
        <w:rPr>
          <w:b/>
          <w:i/>
          <w:noProof/>
          <w:sz w:val="28"/>
          <w:lang w:val="de-DE"/>
        </w:rPr>
        <w:tab/>
        <w:t>S4-</w:t>
      </w:r>
      <w:r w:rsidR="0075080A" w:rsidRPr="00151E10">
        <w:rPr>
          <w:b/>
          <w:i/>
          <w:noProof/>
          <w:sz w:val="28"/>
          <w:lang w:val="de-DE"/>
        </w:rPr>
        <w:t>201</w:t>
      </w:r>
      <w:r w:rsidR="00151E10" w:rsidRPr="00151E10">
        <w:rPr>
          <w:b/>
          <w:i/>
          <w:noProof/>
          <w:sz w:val="28"/>
          <w:lang w:val="de-DE"/>
        </w:rPr>
        <w:t>380</w:t>
      </w:r>
    </w:p>
    <w:p w14:paraId="5D2C253C" w14:textId="021E1FDC" w:rsidR="001E41F3" w:rsidRDefault="00D33141" w:rsidP="00DC3A1C">
      <w:pPr>
        <w:pStyle w:val="CRCoverPage"/>
        <w:tabs>
          <w:tab w:val="left" w:pos="7088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</w:t>
      </w:r>
      <w:r w:rsidR="00151E10">
        <w:rPr>
          <w:b/>
          <w:noProof/>
          <w:sz w:val="24"/>
        </w:rPr>
        <w:t>1</w:t>
      </w:r>
      <w:r w:rsidRPr="004E471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151E10">
        <w:rPr>
          <w:b/>
          <w:noProof/>
          <w:sz w:val="24"/>
        </w:rPr>
        <w:t>20</w:t>
      </w:r>
      <w:r w:rsidRPr="00151E10">
        <w:rPr>
          <w:b/>
          <w:noProof/>
          <w:sz w:val="24"/>
          <w:vertAlign w:val="superscript"/>
        </w:rPr>
        <w:t>th</w:t>
      </w:r>
      <w:r w:rsidRPr="00DC3A1C">
        <w:rPr>
          <w:b/>
          <w:noProof/>
          <w:sz w:val="24"/>
        </w:rPr>
        <w:t xml:space="preserve"> </w:t>
      </w:r>
      <w:r w:rsidR="00151E10">
        <w:rPr>
          <w:b/>
          <w:noProof/>
          <w:sz w:val="24"/>
        </w:rPr>
        <w:t>November</w:t>
      </w:r>
      <w:r w:rsidRPr="00DC3A1C">
        <w:rPr>
          <w:b/>
          <w:noProof/>
          <w:sz w:val="24"/>
        </w:rPr>
        <w:t xml:space="preserve"> 2020</w:t>
      </w:r>
      <w:r>
        <w:rPr>
          <w:b/>
          <w:noProof/>
          <w:sz w:val="24"/>
          <w:lang w:val="en-US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3D3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D511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6077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4A980" w14:textId="3F194473" w:rsidR="001E41F3" w:rsidRDefault="00BD56E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Draft</w:t>
            </w:r>
            <w:r w:rsidR="003A2C9B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775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E7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030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70AD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40F54" w14:textId="3128A6DB" w:rsidR="001E41F3" w:rsidRPr="00410371" w:rsidRDefault="00C245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</w:t>
            </w:r>
            <w:r w:rsidR="004E09A6">
              <w:rPr>
                <w:b/>
                <w:noProof/>
                <w:sz w:val="28"/>
              </w:rPr>
              <w:t>511</w:t>
            </w:r>
          </w:p>
        </w:tc>
        <w:tc>
          <w:tcPr>
            <w:tcW w:w="709" w:type="dxa"/>
          </w:tcPr>
          <w:p w14:paraId="528CF3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762F27" w14:textId="77777777" w:rsidR="001E41F3" w:rsidRPr="00410371" w:rsidRDefault="00D542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2F14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FBA8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F0131" w14:textId="5BE3F0EE" w:rsidR="001E41F3" w:rsidRPr="00410371" w:rsidRDefault="00BD56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E8D75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30692" w14:textId="775049B7" w:rsidR="001E41F3" w:rsidRPr="00410371" w:rsidRDefault="000730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D56E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04527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00E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FE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FE9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0E33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7C2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59C77F" w14:textId="77777777" w:rsidTr="00547111">
        <w:tc>
          <w:tcPr>
            <w:tcW w:w="9641" w:type="dxa"/>
            <w:gridSpan w:val="9"/>
          </w:tcPr>
          <w:p w14:paraId="16DF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46FF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CEDAC" w14:textId="77777777" w:rsidTr="00A7671C">
        <w:tc>
          <w:tcPr>
            <w:tcW w:w="2835" w:type="dxa"/>
          </w:tcPr>
          <w:p w14:paraId="42B333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D5E0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660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4E7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8DABF" w14:textId="3931CC2B" w:rsidR="00F25D98" w:rsidRDefault="005050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CCB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1AC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5E3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83598" w14:textId="529EB7BF" w:rsidR="00F25D98" w:rsidRDefault="00BD56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6B71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CAED52" w14:textId="77777777" w:rsidTr="00547111">
        <w:tc>
          <w:tcPr>
            <w:tcW w:w="9640" w:type="dxa"/>
            <w:gridSpan w:val="11"/>
          </w:tcPr>
          <w:p w14:paraId="189A3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263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F4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8C38B" w14:textId="3386B7A6" w:rsidR="001E41F3" w:rsidRDefault="00151E10">
            <w:pPr>
              <w:pStyle w:val="CRCoverPage"/>
              <w:spacing w:after="0"/>
              <w:ind w:left="100"/>
              <w:rPr>
                <w:noProof/>
              </w:rPr>
            </w:pPr>
            <w:r w:rsidRPr="00151E10">
              <w:rPr>
                <w:noProof/>
              </w:rPr>
              <w:t>Proposed Corrections to TS 26.511</w:t>
            </w:r>
          </w:p>
        </w:tc>
      </w:tr>
      <w:tr w:rsidR="001E41F3" w14:paraId="068D1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BE0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0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DE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3B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C2902" w14:textId="2A23FE7F" w:rsidR="001E41F3" w:rsidRDefault="00780A7F" w:rsidP="00780A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A547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089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FB0DFD" w14:textId="77777777" w:rsidR="001E41F3" w:rsidRDefault="00D542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C2F14">
              <w:rPr>
                <w:noProof/>
              </w:rPr>
              <w:t>SA4</w:t>
            </w:r>
            <w:r>
              <w:rPr>
                <w:noProof/>
              </w:rPr>
              <w:fldChar w:fldCharType="end"/>
            </w:r>
          </w:p>
        </w:tc>
      </w:tr>
      <w:tr w:rsidR="001E41F3" w14:paraId="3FF075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1F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C6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453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63A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8BEAC" w14:textId="7CB5632F" w:rsidR="001E41F3" w:rsidRDefault="00B839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5GMS3</w:t>
            </w:r>
          </w:p>
        </w:tc>
        <w:tc>
          <w:tcPr>
            <w:tcW w:w="567" w:type="dxa"/>
            <w:tcBorders>
              <w:left w:val="nil"/>
            </w:tcBorders>
          </w:tcPr>
          <w:p w14:paraId="6C97A69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00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812C0" w14:textId="45082EB4" w:rsidR="001E41F3" w:rsidRDefault="00C043B1" w:rsidP="007C2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45DB">
              <w:rPr>
                <w:noProof/>
              </w:rPr>
              <w:t>20-</w:t>
            </w:r>
            <w:r w:rsidR="00045273">
              <w:rPr>
                <w:noProof/>
              </w:rPr>
              <w:t>11</w:t>
            </w:r>
            <w:r w:rsidR="00447653">
              <w:rPr>
                <w:noProof/>
              </w:rPr>
              <w:t>-</w:t>
            </w:r>
            <w:r w:rsidR="00045273">
              <w:rPr>
                <w:noProof/>
              </w:rPr>
              <w:t>09</w:t>
            </w:r>
          </w:p>
        </w:tc>
      </w:tr>
      <w:tr w:rsidR="001E41F3" w14:paraId="5E050C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EAE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74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919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2192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CE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621A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716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D71179" w14:textId="72AE7DAE" w:rsidR="001E41F3" w:rsidRDefault="000452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C633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BAF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80D62" w14:textId="29F18554" w:rsidR="001E41F3" w:rsidRDefault="00910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66B2A">
              <w:rPr>
                <w:noProof/>
              </w:rPr>
              <w:t>6</w:t>
            </w:r>
          </w:p>
        </w:tc>
      </w:tr>
      <w:tr w:rsidR="001E41F3" w14:paraId="11C9F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4B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1F8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C696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B88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61BA0A" w14:textId="77777777" w:rsidTr="00547111">
        <w:tc>
          <w:tcPr>
            <w:tcW w:w="1843" w:type="dxa"/>
          </w:tcPr>
          <w:p w14:paraId="0C9F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A2A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51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B0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A1F400" w14:textId="77777777" w:rsidR="00FF090D" w:rsidRDefault="005277EE" w:rsidP="006E4C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Wrong references</w:t>
            </w:r>
          </w:p>
          <w:p w14:paraId="514A0B4E" w14:textId="77777777" w:rsidR="005277EE" w:rsidRDefault="005277EE" w:rsidP="006E4C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spec on uplink VR streaming</w:t>
            </w:r>
          </w:p>
          <w:p w14:paraId="073F6839" w14:textId="77777777" w:rsidR="005277EE" w:rsidRDefault="005277EE" w:rsidP="006E4C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Compatibility unclear</w:t>
            </w:r>
          </w:p>
          <w:p w14:paraId="7783857E" w14:textId="4A3CE691" w:rsidR="005277EE" w:rsidRDefault="005277EE" w:rsidP="006E4C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Typos</w:t>
            </w:r>
          </w:p>
        </w:tc>
      </w:tr>
      <w:tr w:rsidR="001E41F3" w14:paraId="7E3EC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93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B21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E83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A74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369C48" w14:textId="62D4A17C" w:rsidR="005277EE" w:rsidRPr="005277EE" w:rsidRDefault="005277EE" w:rsidP="005277EE">
            <w:pPr>
              <w:pStyle w:val="CRCoverPage"/>
              <w:spacing w:after="0"/>
              <w:rPr>
                <w:noProof/>
              </w:rPr>
            </w:pPr>
            <w:r w:rsidRPr="005277EE">
              <w:rPr>
                <w:noProof/>
              </w:rPr>
              <w:t>Wrong references</w:t>
            </w:r>
            <w:r>
              <w:rPr>
                <w:noProof/>
              </w:rPr>
              <w:t xml:space="preserve"> fixed</w:t>
            </w:r>
          </w:p>
          <w:p w14:paraId="3E11A3B9" w14:textId="7DC1A2F1" w:rsidR="005277EE" w:rsidRPr="005277EE" w:rsidRDefault="005277EE" w:rsidP="005277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</w:t>
            </w:r>
            <w:r w:rsidRPr="005277EE">
              <w:rPr>
                <w:noProof/>
              </w:rPr>
              <w:t>pec on uplink VR streaming</w:t>
            </w:r>
          </w:p>
          <w:p w14:paraId="45C2D609" w14:textId="5B0D6493" w:rsidR="005277EE" w:rsidRPr="005277EE" w:rsidRDefault="005277EE" w:rsidP="005277EE">
            <w:pPr>
              <w:pStyle w:val="CRCoverPage"/>
              <w:spacing w:after="0"/>
              <w:rPr>
                <w:noProof/>
              </w:rPr>
            </w:pPr>
            <w:r w:rsidRPr="005277EE">
              <w:rPr>
                <w:noProof/>
              </w:rPr>
              <w:t xml:space="preserve">Compatibility </w:t>
            </w:r>
            <w:r>
              <w:rPr>
                <w:noProof/>
              </w:rPr>
              <w:t>clarified</w:t>
            </w:r>
          </w:p>
          <w:p w14:paraId="3705ADC5" w14:textId="5D744B03" w:rsidR="000E5766" w:rsidRPr="00937AE2" w:rsidRDefault="005277EE" w:rsidP="005277EE">
            <w:pPr>
              <w:pStyle w:val="CRCoverPage"/>
              <w:spacing w:after="0"/>
              <w:rPr>
                <w:rFonts w:cs="Arial"/>
              </w:rPr>
            </w:pPr>
            <w:r w:rsidRPr="005277EE">
              <w:rPr>
                <w:noProof/>
              </w:rPr>
              <w:t>Typos</w:t>
            </w:r>
            <w:r w:rsidR="005D6E16">
              <w:rPr>
                <w:noProof/>
              </w:rPr>
              <w:t xml:space="preserve"> fixed</w:t>
            </w:r>
          </w:p>
        </w:tc>
      </w:tr>
      <w:tr w:rsidR="001E41F3" w14:paraId="46DDF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55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6A4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122D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01B6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67778" w14:textId="216FBB16" w:rsidR="001E41F3" w:rsidRDefault="005D6E16" w:rsidP="00910B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Bugs and unclear specification</w:t>
            </w:r>
          </w:p>
        </w:tc>
      </w:tr>
      <w:tr w:rsidR="001E41F3" w14:paraId="51329DED" w14:textId="77777777" w:rsidTr="00547111">
        <w:tc>
          <w:tcPr>
            <w:tcW w:w="2694" w:type="dxa"/>
            <w:gridSpan w:val="2"/>
          </w:tcPr>
          <w:p w14:paraId="5362D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4F0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4BD1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16E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A6905" w14:textId="688D0B0C" w:rsidR="001E41F3" w:rsidRDefault="00045273" w:rsidP="00811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several</w:t>
            </w:r>
          </w:p>
        </w:tc>
      </w:tr>
      <w:tr w:rsidR="001E41F3" w14:paraId="387E7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543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DE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138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2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BC9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3AE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C3D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F1B3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D66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1B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439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9DE2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B3CB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B9C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244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C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B3F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B0A04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C08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F73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005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79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434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126B9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761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5BAE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33E00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3D1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734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9D2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602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D8450" w14:textId="3961A067" w:rsidR="007040BE" w:rsidRDefault="007040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8976F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7A403" w14:textId="36E75C92" w:rsidR="008863B9" w:rsidRPr="008863B9" w:rsidRDefault="000818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56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8BD5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CA306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A5E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E323D" w14:textId="0B61DF8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AF4B3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E448A1" w14:textId="2E0EECA1" w:rsidR="001E41F3" w:rsidRDefault="001E41F3">
      <w:pPr>
        <w:rPr>
          <w:noProof/>
        </w:rPr>
      </w:pPr>
    </w:p>
    <w:p w14:paraId="7D921BDD" w14:textId="1B811572" w:rsidR="00F55FBD" w:rsidRDefault="00F55FBD" w:rsidP="00F55FBD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0D1E1414" w14:textId="01F7D96C" w:rsidR="005279E0" w:rsidRPr="00445466" w:rsidRDefault="005D6E16" w:rsidP="005D6E16">
      <w:pPr>
        <w:pStyle w:val="NO"/>
        <w:ind w:left="0" w:firstLine="0"/>
        <w:pPrChange w:id="2" w:author="Richard Bradbury" w:date="2020-08-19T16:11:00Z">
          <w:pPr/>
        </w:pPrChange>
      </w:pPr>
      <w:r>
        <w:t>Attached is a revised version. A full CR is created once agreed.</w:t>
      </w:r>
      <w:bookmarkStart w:id="3" w:name="_GoBack"/>
      <w:bookmarkEnd w:id="3"/>
    </w:p>
    <w:sectPr w:rsidR="005279E0" w:rsidRPr="00445466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8E1DBD" w14:textId="77777777" w:rsidR="00AF073B" w:rsidRDefault="00AF073B">
      <w:r>
        <w:separator/>
      </w:r>
    </w:p>
  </w:endnote>
  <w:endnote w:type="continuationSeparator" w:id="0">
    <w:p w14:paraId="73E7DB39" w14:textId="77777777" w:rsidR="00AF073B" w:rsidRDefault="00AF0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236560" w14:textId="77777777" w:rsidR="00AF073B" w:rsidRDefault="00AF073B">
      <w:r>
        <w:separator/>
      </w:r>
    </w:p>
  </w:footnote>
  <w:footnote w:type="continuationSeparator" w:id="0">
    <w:p w14:paraId="584E50D5" w14:textId="77777777" w:rsidR="00AF073B" w:rsidRDefault="00AF07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213D78" w14:textId="77777777" w:rsidR="00FC0130" w:rsidRDefault="00FC013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5148E9"/>
    <w:multiLevelType w:val="hybridMultilevel"/>
    <w:tmpl w:val="D84EA712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00533130"/>
    <w:multiLevelType w:val="hybridMultilevel"/>
    <w:tmpl w:val="77988DEA"/>
    <w:lvl w:ilvl="0" w:tplc="08090011">
      <w:start w:val="1"/>
      <w:numFmt w:val="decimal"/>
      <w:lvlText w:val="%1)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01582B4F"/>
    <w:multiLevelType w:val="hybridMultilevel"/>
    <w:tmpl w:val="6E9EFD2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F8243F"/>
    <w:multiLevelType w:val="hybridMultilevel"/>
    <w:tmpl w:val="EAA09C32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6935C51"/>
    <w:multiLevelType w:val="hybridMultilevel"/>
    <w:tmpl w:val="C3B6AB52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07B54A5E"/>
    <w:multiLevelType w:val="hybridMultilevel"/>
    <w:tmpl w:val="9B28BEFC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86369F6"/>
    <w:multiLevelType w:val="hybridMultilevel"/>
    <w:tmpl w:val="8708CCB0"/>
    <w:lvl w:ilvl="0" w:tplc="0809000F">
      <w:start w:val="1"/>
      <w:numFmt w:val="decimal"/>
      <w:lvlText w:val="%1."/>
      <w:lvlJc w:val="left"/>
      <w:pPr>
        <w:tabs>
          <w:tab w:val="num" w:pos="1457"/>
        </w:tabs>
        <w:ind w:left="1457" w:hanging="453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08A55008"/>
    <w:multiLevelType w:val="multilevel"/>
    <w:tmpl w:val="83467BAA"/>
    <w:lvl w:ilvl="0">
      <w:start w:val="8"/>
      <w:numFmt w:val="upperLetter"/>
      <w:pStyle w:val="ANNEX"/>
      <w:suff w:val="nothing"/>
      <w:lvlText w:val="Annex %1"/>
      <w:lvlJc w:val="left"/>
      <w:pPr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pStyle w:val="a2"/>
      <w:lvlText w:val="%1.%2"/>
      <w:lvlJc w:val="left"/>
      <w:pPr>
        <w:tabs>
          <w:tab w:val="num" w:pos="360"/>
        </w:tabs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a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a4"/>
      <w:lvlText w:val="%1.%2.%3.%4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pStyle w:val="a5"/>
      <w:lvlText w:val="%1.%2.%3.%4.%5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5">
      <w:start w:val="1"/>
      <w:numFmt w:val="decimal"/>
      <w:pStyle w:val="a6"/>
      <w:lvlText w:val="%1.%2.%3.%4.%5.%6"/>
      <w:lvlJc w:val="left"/>
      <w:pPr>
        <w:tabs>
          <w:tab w:val="num" w:pos="1440"/>
        </w:tabs>
        <w:ind w:left="0" w:firstLine="0"/>
      </w:pPr>
      <w:rPr>
        <w:rFonts w:hint="default"/>
        <w:b/>
        <w:i w:val="0"/>
      </w:rPr>
    </w:lvl>
    <w:lvl w:ilvl="6">
      <w:start w:val="1"/>
      <w:numFmt w:val="lowerRoman"/>
      <w:lvlText w:val="(%7)"/>
      <w:lvlJc w:val="left"/>
      <w:pPr>
        <w:tabs>
          <w:tab w:val="num" w:pos="504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7" w15:restartNumberingAfterBreak="0">
    <w:nsid w:val="0ADD6284"/>
    <w:multiLevelType w:val="hybridMultilevel"/>
    <w:tmpl w:val="4F0E1AC2"/>
    <w:lvl w:ilvl="0" w:tplc="6E82C946">
      <w:start w:val="5735"/>
      <w:numFmt w:val="bullet"/>
      <w:lvlText w:val="•"/>
      <w:lvlJc w:val="left"/>
      <w:pPr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0B90438E"/>
    <w:multiLevelType w:val="hybridMultilevel"/>
    <w:tmpl w:val="E7FE7B38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0D82631C"/>
    <w:multiLevelType w:val="hybridMultilevel"/>
    <w:tmpl w:val="0CAC7D9E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0D896A32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D8A1575"/>
    <w:multiLevelType w:val="hybridMultilevel"/>
    <w:tmpl w:val="A8D8F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0F0445E7"/>
    <w:multiLevelType w:val="hybridMultilevel"/>
    <w:tmpl w:val="E188CB2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0F252A1D"/>
    <w:multiLevelType w:val="hybridMultilevel"/>
    <w:tmpl w:val="BC48A6A2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120B6A4B"/>
    <w:multiLevelType w:val="hybridMultilevel"/>
    <w:tmpl w:val="483CA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2EF7ED4"/>
    <w:multiLevelType w:val="hybridMultilevel"/>
    <w:tmpl w:val="CDBE89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D7C79EC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40B2707"/>
    <w:multiLevelType w:val="hybridMultilevel"/>
    <w:tmpl w:val="C75210D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14EB2527"/>
    <w:multiLevelType w:val="hybridMultilevel"/>
    <w:tmpl w:val="C756BA8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15062D11"/>
    <w:multiLevelType w:val="hybridMultilevel"/>
    <w:tmpl w:val="212638A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156028B0"/>
    <w:multiLevelType w:val="hybridMultilevel"/>
    <w:tmpl w:val="3CA4C54E"/>
    <w:lvl w:ilvl="0" w:tplc="45E6F32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596559E"/>
    <w:multiLevelType w:val="hybridMultilevel"/>
    <w:tmpl w:val="B9F2E8B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16074802"/>
    <w:multiLevelType w:val="hybridMultilevel"/>
    <w:tmpl w:val="43DA8B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61A1574"/>
    <w:multiLevelType w:val="hybridMultilevel"/>
    <w:tmpl w:val="6BC4B0B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16C4157B"/>
    <w:multiLevelType w:val="hybridMultilevel"/>
    <w:tmpl w:val="78E66F60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16E223C7"/>
    <w:multiLevelType w:val="hybridMultilevel"/>
    <w:tmpl w:val="913E940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 w15:restartNumberingAfterBreak="0">
    <w:nsid w:val="17140973"/>
    <w:multiLevelType w:val="hybridMultilevel"/>
    <w:tmpl w:val="425ADA3C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17E90C19"/>
    <w:multiLevelType w:val="hybridMultilevel"/>
    <w:tmpl w:val="73A063A6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184D7BD4"/>
    <w:multiLevelType w:val="hybridMultilevel"/>
    <w:tmpl w:val="B0B6A518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1A197246"/>
    <w:multiLevelType w:val="hybridMultilevel"/>
    <w:tmpl w:val="615C95F8"/>
    <w:lvl w:ilvl="0" w:tplc="080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1EAF4D36"/>
    <w:multiLevelType w:val="hybridMultilevel"/>
    <w:tmpl w:val="6C28CECC"/>
    <w:lvl w:ilvl="0" w:tplc="421448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1ECA6B6D"/>
    <w:multiLevelType w:val="hybridMultilevel"/>
    <w:tmpl w:val="2A5C8C50"/>
    <w:lvl w:ilvl="0" w:tplc="747C40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F314384"/>
    <w:multiLevelType w:val="hybridMultilevel"/>
    <w:tmpl w:val="C954212A"/>
    <w:lvl w:ilvl="0" w:tplc="08090003">
      <w:start w:val="1"/>
      <w:numFmt w:val="bullet"/>
      <w:lvlText w:val="o"/>
      <w:lvlJc w:val="left"/>
      <w:pPr>
        <w:tabs>
          <w:tab w:val="num" w:pos="1004"/>
        </w:tabs>
        <w:ind w:left="100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1F73458B"/>
    <w:multiLevelType w:val="hybridMultilevel"/>
    <w:tmpl w:val="3F4004D0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3" w15:restartNumberingAfterBreak="0">
    <w:nsid w:val="28452881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8601D1C"/>
    <w:multiLevelType w:val="hybridMultilevel"/>
    <w:tmpl w:val="0632F094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5" w15:restartNumberingAfterBreak="0">
    <w:nsid w:val="29BB3440"/>
    <w:multiLevelType w:val="hybridMultilevel"/>
    <w:tmpl w:val="83FA970E"/>
    <w:lvl w:ilvl="0" w:tplc="0809001B">
      <w:start w:val="1"/>
      <w:numFmt w:val="lowerRoman"/>
      <w:lvlText w:val="%1."/>
      <w:lvlJc w:val="right"/>
      <w:pPr>
        <w:ind w:left="2880" w:hanging="18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A194D51"/>
    <w:multiLevelType w:val="hybridMultilevel"/>
    <w:tmpl w:val="C7361E9E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8" w15:restartNumberingAfterBreak="0">
    <w:nsid w:val="2E287309"/>
    <w:multiLevelType w:val="hybridMultilevel"/>
    <w:tmpl w:val="D9BC7A88"/>
    <w:lvl w:ilvl="0" w:tplc="04090001">
      <w:start w:val="1"/>
      <w:numFmt w:val="bullet"/>
      <w:lvlText w:val=""/>
      <w:lvlJc w:val="left"/>
      <w:pPr>
        <w:ind w:left="463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49" w15:restartNumberingAfterBreak="0">
    <w:nsid w:val="30486E62"/>
    <w:multiLevelType w:val="hybridMultilevel"/>
    <w:tmpl w:val="F0F482E6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0" w15:restartNumberingAfterBreak="0">
    <w:nsid w:val="30D33D85"/>
    <w:multiLevelType w:val="hybridMultilevel"/>
    <w:tmpl w:val="BE7894C2"/>
    <w:lvl w:ilvl="0" w:tplc="E19E02C6">
      <w:start w:val="8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0EA44C2"/>
    <w:multiLevelType w:val="hybridMultilevel"/>
    <w:tmpl w:val="9AB48C6E"/>
    <w:lvl w:ilvl="0" w:tplc="076C27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31927843"/>
    <w:multiLevelType w:val="hybridMultilevel"/>
    <w:tmpl w:val="F3280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2DC6FE9"/>
    <w:multiLevelType w:val="hybridMultilevel"/>
    <w:tmpl w:val="538A61B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4" w15:restartNumberingAfterBreak="0">
    <w:nsid w:val="32DF49AD"/>
    <w:multiLevelType w:val="hybridMultilevel"/>
    <w:tmpl w:val="50646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3882E45"/>
    <w:multiLevelType w:val="hybridMultilevel"/>
    <w:tmpl w:val="78A4C6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6AC14CE"/>
    <w:multiLevelType w:val="hybridMultilevel"/>
    <w:tmpl w:val="9E1E7E66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7" w15:restartNumberingAfterBreak="0">
    <w:nsid w:val="370610F3"/>
    <w:multiLevelType w:val="hybridMultilevel"/>
    <w:tmpl w:val="80AA7B7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8" w15:restartNumberingAfterBreak="0">
    <w:nsid w:val="38EE4F12"/>
    <w:multiLevelType w:val="hybridMultilevel"/>
    <w:tmpl w:val="5DFE31B2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9" w15:restartNumberingAfterBreak="0">
    <w:nsid w:val="3AA1723C"/>
    <w:multiLevelType w:val="hybridMultilevel"/>
    <w:tmpl w:val="F3E41854"/>
    <w:lvl w:ilvl="0" w:tplc="F1DACD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0" w15:restartNumberingAfterBreak="0">
    <w:nsid w:val="3ACF4C06"/>
    <w:multiLevelType w:val="hybridMultilevel"/>
    <w:tmpl w:val="74DA6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3B334226"/>
    <w:multiLevelType w:val="hybridMultilevel"/>
    <w:tmpl w:val="DFF6652E"/>
    <w:lvl w:ilvl="0" w:tplc="0809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2" w15:restartNumberingAfterBreak="0">
    <w:nsid w:val="3C814FC9"/>
    <w:multiLevelType w:val="hybridMultilevel"/>
    <w:tmpl w:val="1EC2593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3" w15:restartNumberingAfterBreak="0">
    <w:nsid w:val="3CA830E4"/>
    <w:multiLevelType w:val="hybridMultilevel"/>
    <w:tmpl w:val="BCC69D4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4" w15:restartNumberingAfterBreak="0">
    <w:nsid w:val="3DE37611"/>
    <w:multiLevelType w:val="hybridMultilevel"/>
    <w:tmpl w:val="6E564B86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3F6F3557"/>
    <w:multiLevelType w:val="hybridMultilevel"/>
    <w:tmpl w:val="3EF80BAE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6" w15:restartNumberingAfterBreak="0">
    <w:nsid w:val="40345C1B"/>
    <w:multiLevelType w:val="multilevel"/>
    <w:tmpl w:val="92A2D490"/>
    <w:lvl w:ilvl="0">
      <w:start w:val="5"/>
      <w:numFmt w:val="decimal"/>
      <w:lvlText w:val="%1"/>
      <w:lvlJc w:val="left"/>
      <w:pPr>
        <w:ind w:left="740" w:hanging="7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40" w:hanging="7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40" w:hanging="7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7" w15:restartNumberingAfterBreak="0">
    <w:nsid w:val="42197904"/>
    <w:multiLevelType w:val="hybridMultilevel"/>
    <w:tmpl w:val="A382617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8" w15:restartNumberingAfterBreak="0">
    <w:nsid w:val="4460545A"/>
    <w:multiLevelType w:val="hybridMultilevel"/>
    <w:tmpl w:val="7DEE7FC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70E30C0"/>
    <w:multiLevelType w:val="hybridMultilevel"/>
    <w:tmpl w:val="30E4FFA6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0" w15:restartNumberingAfterBreak="0">
    <w:nsid w:val="475B405F"/>
    <w:multiLevelType w:val="hybridMultilevel"/>
    <w:tmpl w:val="61D003B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1" w15:restartNumberingAfterBreak="0">
    <w:nsid w:val="47891FD4"/>
    <w:multiLevelType w:val="hybridMultilevel"/>
    <w:tmpl w:val="7DC69B2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2" w15:restartNumberingAfterBreak="0">
    <w:nsid w:val="48A77F58"/>
    <w:multiLevelType w:val="hybridMultilevel"/>
    <w:tmpl w:val="612EB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48EB1337"/>
    <w:multiLevelType w:val="hybridMultilevel"/>
    <w:tmpl w:val="BA142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9174C3A"/>
    <w:multiLevelType w:val="hybridMultilevel"/>
    <w:tmpl w:val="260280D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5" w15:restartNumberingAfterBreak="0">
    <w:nsid w:val="49D407C1"/>
    <w:multiLevelType w:val="hybridMultilevel"/>
    <w:tmpl w:val="52D8966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49F21409"/>
    <w:multiLevelType w:val="hybridMultilevel"/>
    <w:tmpl w:val="A9BC25C4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7" w15:restartNumberingAfterBreak="0">
    <w:nsid w:val="4D073D55"/>
    <w:multiLevelType w:val="hybridMultilevel"/>
    <w:tmpl w:val="2EF265C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8" w15:restartNumberingAfterBreak="0">
    <w:nsid w:val="4D0E6292"/>
    <w:multiLevelType w:val="hybridMultilevel"/>
    <w:tmpl w:val="9EDA78A4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9" w15:restartNumberingAfterBreak="0">
    <w:nsid w:val="4DBE2CCA"/>
    <w:multiLevelType w:val="hybridMultilevel"/>
    <w:tmpl w:val="AC0E3A8E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0" w15:restartNumberingAfterBreak="0">
    <w:nsid w:val="50C37F3D"/>
    <w:multiLevelType w:val="hybridMultilevel"/>
    <w:tmpl w:val="C876D6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1031453"/>
    <w:multiLevelType w:val="hybridMultilevel"/>
    <w:tmpl w:val="B6349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1A74336"/>
    <w:multiLevelType w:val="hybridMultilevel"/>
    <w:tmpl w:val="3E744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3442C87"/>
    <w:multiLevelType w:val="hybridMultilevel"/>
    <w:tmpl w:val="0AE42F8E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4" w15:restartNumberingAfterBreak="0">
    <w:nsid w:val="558E6BC1"/>
    <w:multiLevelType w:val="hybridMultilevel"/>
    <w:tmpl w:val="88BE608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560C4413"/>
    <w:multiLevelType w:val="hybridMultilevel"/>
    <w:tmpl w:val="985EC132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6" w15:restartNumberingAfterBreak="0">
    <w:nsid w:val="563A2862"/>
    <w:multiLevelType w:val="hybridMultilevel"/>
    <w:tmpl w:val="F974A19E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7" w15:restartNumberingAfterBreak="0">
    <w:nsid w:val="565F4B6A"/>
    <w:multiLevelType w:val="hybridMultilevel"/>
    <w:tmpl w:val="E138C6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2BE724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87F3F3F"/>
    <w:multiLevelType w:val="hybridMultilevel"/>
    <w:tmpl w:val="10CA782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9" w15:restartNumberingAfterBreak="0">
    <w:nsid w:val="595B3EC9"/>
    <w:multiLevelType w:val="hybridMultilevel"/>
    <w:tmpl w:val="CB3078B2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5A595774"/>
    <w:multiLevelType w:val="hybridMultilevel"/>
    <w:tmpl w:val="BF940E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B297459"/>
    <w:multiLevelType w:val="hybridMultilevel"/>
    <w:tmpl w:val="6368F836"/>
    <w:lvl w:ilvl="0" w:tplc="557494C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2" w15:restartNumberingAfterBreak="0">
    <w:nsid w:val="5D066C26"/>
    <w:multiLevelType w:val="hybridMultilevel"/>
    <w:tmpl w:val="96F6CEAE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3" w15:restartNumberingAfterBreak="0">
    <w:nsid w:val="5E0B14F0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E621D2B"/>
    <w:multiLevelType w:val="hybridMultilevel"/>
    <w:tmpl w:val="4780758C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5" w15:restartNumberingAfterBreak="0">
    <w:nsid w:val="5F447068"/>
    <w:multiLevelType w:val="hybridMultilevel"/>
    <w:tmpl w:val="4FB0A67E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6" w15:restartNumberingAfterBreak="0">
    <w:nsid w:val="60B961D9"/>
    <w:multiLevelType w:val="hybridMultilevel"/>
    <w:tmpl w:val="65B2DC3A"/>
    <w:lvl w:ilvl="0" w:tplc="CB9CB1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610257E5"/>
    <w:multiLevelType w:val="hybridMultilevel"/>
    <w:tmpl w:val="5DFC1EB0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8" w15:restartNumberingAfterBreak="0">
    <w:nsid w:val="61461726"/>
    <w:multiLevelType w:val="hybridMultilevel"/>
    <w:tmpl w:val="653AB882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9" w15:restartNumberingAfterBreak="0">
    <w:nsid w:val="62A92727"/>
    <w:multiLevelType w:val="hybridMultilevel"/>
    <w:tmpl w:val="867A847E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0" w15:restartNumberingAfterBreak="0">
    <w:nsid w:val="63003810"/>
    <w:multiLevelType w:val="hybridMultilevel"/>
    <w:tmpl w:val="F9E8F76A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631A343D"/>
    <w:multiLevelType w:val="hybridMultilevel"/>
    <w:tmpl w:val="4EB619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64B94FEB"/>
    <w:multiLevelType w:val="hybridMultilevel"/>
    <w:tmpl w:val="4FCA60D6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3" w15:restartNumberingAfterBreak="0">
    <w:nsid w:val="668D09D8"/>
    <w:multiLevelType w:val="hybridMultilevel"/>
    <w:tmpl w:val="B308C096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4" w15:restartNumberingAfterBreak="0">
    <w:nsid w:val="674631C0"/>
    <w:multiLevelType w:val="hybridMultilevel"/>
    <w:tmpl w:val="A1DAAA78"/>
    <w:lvl w:ilvl="0" w:tplc="08090011">
      <w:start w:val="1"/>
      <w:numFmt w:val="decimal"/>
      <w:lvlText w:val="%1)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5" w15:restartNumberingAfterBreak="0">
    <w:nsid w:val="679C0FBE"/>
    <w:multiLevelType w:val="hybridMultilevel"/>
    <w:tmpl w:val="43D263A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69250750"/>
    <w:multiLevelType w:val="hybridMultilevel"/>
    <w:tmpl w:val="D8A84D9E"/>
    <w:lvl w:ilvl="0" w:tplc="0409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692B55CF"/>
    <w:multiLevelType w:val="hybridMultilevel"/>
    <w:tmpl w:val="4FF261CA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9" w15:restartNumberingAfterBreak="0">
    <w:nsid w:val="69650940"/>
    <w:multiLevelType w:val="multilevel"/>
    <w:tmpl w:val="738EA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10" w15:restartNumberingAfterBreak="0">
    <w:nsid w:val="6A58023C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6AD82E3D"/>
    <w:multiLevelType w:val="multilevel"/>
    <w:tmpl w:val="4836C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6BE75ADE"/>
    <w:multiLevelType w:val="hybridMultilevel"/>
    <w:tmpl w:val="8F5EA05A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3" w15:restartNumberingAfterBreak="0">
    <w:nsid w:val="6F8D3C14"/>
    <w:multiLevelType w:val="hybridMultilevel"/>
    <w:tmpl w:val="2A38269E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4" w15:restartNumberingAfterBreak="0">
    <w:nsid w:val="6F987036"/>
    <w:multiLevelType w:val="hybridMultilevel"/>
    <w:tmpl w:val="43B857B2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5" w15:restartNumberingAfterBreak="0">
    <w:nsid w:val="70634F25"/>
    <w:multiLevelType w:val="multilevel"/>
    <w:tmpl w:val="F08836BC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6" w15:restartNumberingAfterBreak="0">
    <w:nsid w:val="70D910FA"/>
    <w:multiLevelType w:val="hybridMultilevel"/>
    <w:tmpl w:val="E89E8F0C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7" w15:restartNumberingAfterBreak="0">
    <w:nsid w:val="70F9562F"/>
    <w:multiLevelType w:val="hybridMultilevel"/>
    <w:tmpl w:val="09008F7A"/>
    <w:lvl w:ilvl="0" w:tplc="08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8" w15:restartNumberingAfterBreak="0">
    <w:nsid w:val="72880A28"/>
    <w:multiLevelType w:val="multilevel"/>
    <w:tmpl w:val="9F5AB1AE"/>
    <w:lvl w:ilvl="0">
      <w:start w:val="1"/>
      <w:numFmt w:val="lowerLetter"/>
      <w:lvlText w:val="%1)"/>
      <w:lvlJc w:val="left"/>
      <w:pPr>
        <w:tabs>
          <w:tab w:val="num" w:pos="360"/>
        </w:tabs>
        <w:ind w:left="400" w:hanging="40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800" w:hanging="400"/>
      </w:pPr>
    </w:lvl>
    <w:lvl w:ilvl="2">
      <w:start w:val="1"/>
      <w:numFmt w:val="lowerRoman"/>
      <w:lvlText w:val="%3)"/>
      <w:lvlJc w:val="left"/>
      <w:pPr>
        <w:tabs>
          <w:tab w:val="num" w:pos="1800"/>
        </w:tabs>
        <w:ind w:left="1200" w:hanging="400"/>
      </w:pPr>
    </w:lvl>
    <w:lvl w:ilvl="3">
      <w:start w:val="1"/>
      <w:numFmt w:val="upperRoman"/>
      <w:lvlText w:val="%4)"/>
      <w:lvlJc w:val="left"/>
      <w:pPr>
        <w:tabs>
          <w:tab w:val="num" w:pos="2520"/>
        </w:tabs>
        <w:ind w:left="1600" w:hanging="400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19" w15:restartNumberingAfterBreak="0">
    <w:nsid w:val="73474DEB"/>
    <w:multiLevelType w:val="hybridMultilevel"/>
    <w:tmpl w:val="CA4C64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0" w15:restartNumberingAfterBreak="0">
    <w:nsid w:val="749375D4"/>
    <w:multiLevelType w:val="hybridMultilevel"/>
    <w:tmpl w:val="36F020C6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1" w15:restartNumberingAfterBreak="0">
    <w:nsid w:val="756045E7"/>
    <w:multiLevelType w:val="hybridMultilevel"/>
    <w:tmpl w:val="C01C813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2" w15:restartNumberingAfterBreak="0">
    <w:nsid w:val="778C10BC"/>
    <w:multiLevelType w:val="hybridMultilevel"/>
    <w:tmpl w:val="6EFEA6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78163030"/>
    <w:multiLevelType w:val="hybridMultilevel"/>
    <w:tmpl w:val="C6E27DF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789F47B4"/>
    <w:multiLevelType w:val="hybridMultilevel"/>
    <w:tmpl w:val="97D68E3E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791E490E"/>
    <w:multiLevelType w:val="hybridMultilevel"/>
    <w:tmpl w:val="A5D0BDF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6" w15:restartNumberingAfterBreak="0">
    <w:nsid w:val="79527F5D"/>
    <w:multiLevelType w:val="hybridMultilevel"/>
    <w:tmpl w:val="6F80F0DC"/>
    <w:lvl w:ilvl="0" w:tplc="90407DF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7A1D6C87"/>
    <w:multiLevelType w:val="hybridMultilevel"/>
    <w:tmpl w:val="A9908B3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8" w15:restartNumberingAfterBreak="0">
    <w:nsid w:val="7BED0E43"/>
    <w:multiLevelType w:val="hybridMultilevel"/>
    <w:tmpl w:val="9CCCC0AC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9" w15:restartNumberingAfterBreak="0">
    <w:nsid w:val="7C371233"/>
    <w:multiLevelType w:val="hybridMultilevel"/>
    <w:tmpl w:val="E08E25A8"/>
    <w:lvl w:ilvl="0" w:tplc="0809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0" w15:restartNumberingAfterBreak="0">
    <w:nsid w:val="7EE852EC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7F261CF9"/>
    <w:multiLevelType w:val="hybridMultilevel"/>
    <w:tmpl w:val="816A601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2" w15:restartNumberingAfterBreak="0">
    <w:nsid w:val="7F67733C"/>
    <w:multiLevelType w:val="hybridMultilevel"/>
    <w:tmpl w:val="3258C094"/>
    <w:lvl w:ilvl="0" w:tplc="0809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3" w15:restartNumberingAfterBreak="0">
    <w:nsid w:val="7FE12F4F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09"/>
  </w:num>
  <w:num w:numId="5">
    <w:abstractNumId w:val="39"/>
  </w:num>
  <w:num w:numId="6">
    <w:abstractNumId w:val="54"/>
  </w:num>
  <w:num w:numId="7">
    <w:abstractNumId w:val="12"/>
  </w:num>
  <w:num w:numId="8">
    <w:abstractNumId w:val="84"/>
  </w:num>
  <w:num w:numId="9">
    <w:abstractNumId w:val="68"/>
  </w:num>
  <w:num w:numId="10">
    <w:abstractNumId w:val="6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5"/>
  </w:num>
  <w:num w:numId="16">
    <w:abstractNumId w:val="0"/>
  </w:num>
  <w:num w:numId="17">
    <w:abstractNumId w:val="106"/>
  </w:num>
  <w:num w:numId="18">
    <w:abstractNumId w:val="40"/>
  </w:num>
  <w:num w:numId="19">
    <w:abstractNumId w:val="96"/>
  </w:num>
  <w:num w:numId="20">
    <w:abstractNumId w:val="46"/>
  </w:num>
  <w:num w:numId="21">
    <w:abstractNumId w:val="46"/>
  </w:num>
  <w:num w:numId="22">
    <w:abstractNumId w:val="51"/>
  </w:num>
  <w:num w:numId="23">
    <w:abstractNumId w:val="115"/>
  </w:num>
  <w:num w:numId="24">
    <w:abstractNumId w:val="90"/>
  </w:num>
  <w:num w:numId="25">
    <w:abstractNumId w:val="66"/>
  </w:num>
  <w:num w:numId="26">
    <w:abstractNumId w:val="21"/>
  </w:num>
  <w:num w:numId="27">
    <w:abstractNumId w:val="25"/>
  </w:num>
  <w:num w:numId="28">
    <w:abstractNumId w:val="87"/>
  </w:num>
  <w:num w:numId="29">
    <w:abstractNumId w:val="107"/>
  </w:num>
  <w:num w:numId="30">
    <w:abstractNumId w:val="52"/>
  </w:num>
  <w:num w:numId="31">
    <w:abstractNumId w:val="82"/>
  </w:num>
  <w:num w:numId="32">
    <w:abstractNumId w:val="33"/>
  </w:num>
  <w:num w:numId="33">
    <w:abstractNumId w:val="63"/>
  </w:num>
  <w:num w:numId="34">
    <w:abstractNumId w:val="75"/>
  </w:num>
  <w:num w:numId="35">
    <w:abstractNumId w:val="64"/>
  </w:num>
  <w:num w:numId="36">
    <w:abstractNumId w:val="15"/>
  </w:num>
  <w:num w:numId="37">
    <w:abstractNumId w:val="45"/>
  </w:num>
  <w:num w:numId="38">
    <w:abstractNumId w:val="123"/>
  </w:num>
  <w:num w:numId="39">
    <w:abstractNumId w:val="122"/>
  </w:num>
  <w:num w:numId="40">
    <w:abstractNumId w:val="100"/>
  </w:num>
  <w:num w:numId="41">
    <w:abstractNumId w:val="81"/>
  </w:num>
  <w:num w:numId="42">
    <w:abstractNumId w:val="59"/>
  </w:num>
  <w:num w:numId="43">
    <w:abstractNumId w:val="124"/>
  </w:num>
  <w:num w:numId="44">
    <w:abstractNumId w:val="111"/>
  </w:num>
  <w:num w:numId="45">
    <w:abstractNumId w:val="14"/>
  </w:num>
  <w:num w:numId="46">
    <w:abstractNumId w:val="60"/>
  </w:num>
  <w:num w:numId="47">
    <w:abstractNumId w:val="80"/>
  </w:num>
  <w:num w:numId="48">
    <w:abstractNumId w:val="43"/>
  </w:num>
  <w:num w:numId="49">
    <w:abstractNumId w:val="20"/>
  </w:num>
  <w:num w:numId="50">
    <w:abstractNumId w:val="55"/>
  </w:num>
  <w:num w:numId="51">
    <w:abstractNumId w:val="133"/>
  </w:num>
  <w:num w:numId="52">
    <w:abstractNumId w:val="130"/>
  </w:num>
  <w:num w:numId="53">
    <w:abstractNumId w:val="93"/>
  </w:num>
  <w:num w:numId="54">
    <w:abstractNumId w:val="73"/>
  </w:num>
  <w:num w:numId="55">
    <w:abstractNumId w:val="110"/>
  </w:num>
  <w:num w:numId="56">
    <w:abstractNumId w:val="89"/>
  </w:num>
  <w:num w:numId="57">
    <w:abstractNumId w:val="118"/>
  </w:num>
  <w:num w:numId="58">
    <w:abstractNumId w:val="41"/>
  </w:num>
  <w:num w:numId="59">
    <w:abstractNumId w:val="16"/>
  </w:num>
  <w:num w:numId="60">
    <w:abstractNumId w:val="83"/>
  </w:num>
  <w:num w:numId="61">
    <w:abstractNumId w:val="23"/>
  </w:num>
  <w:num w:numId="62">
    <w:abstractNumId w:val="48"/>
  </w:num>
  <w:num w:numId="63">
    <w:abstractNumId w:val="18"/>
  </w:num>
  <w:num w:numId="64">
    <w:abstractNumId w:val="29"/>
  </w:num>
  <w:num w:numId="65">
    <w:abstractNumId w:val="105"/>
  </w:num>
  <w:num w:numId="66">
    <w:abstractNumId w:val="78"/>
  </w:num>
  <w:num w:numId="67">
    <w:abstractNumId w:val="108"/>
  </w:num>
  <w:num w:numId="68">
    <w:abstractNumId w:val="91"/>
  </w:num>
  <w:num w:numId="69">
    <w:abstractNumId w:val="65"/>
  </w:num>
  <w:num w:numId="70">
    <w:abstractNumId w:val="44"/>
  </w:num>
  <w:num w:numId="71">
    <w:abstractNumId w:val="95"/>
  </w:num>
  <w:num w:numId="72">
    <w:abstractNumId w:val="13"/>
  </w:num>
  <w:num w:numId="73">
    <w:abstractNumId w:val="128"/>
  </w:num>
  <w:num w:numId="74">
    <w:abstractNumId w:val="47"/>
  </w:num>
  <w:num w:numId="75">
    <w:abstractNumId w:val="113"/>
  </w:num>
  <w:num w:numId="76">
    <w:abstractNumId w:val="121"/>
  </w:num>
  <w:num w:numId="77">
    <w:abstractNumId w:val="22"/>
  </w:num>
  <w:num w:numId="78">
    <w:abstractNumId w:val="74"/>
  </w:num>
  <w:num w:numId="79">
    <w:abstractNumId w:val="101"/>
  </w:num>
  <w:num w:numId="80">
    <w:abstractNumId w:val="85"/>
  </w:num>
  <w:num w:numId="81">
    <w:abstractNumId w:val="57"/>
  </w:num>
  <w:num w:numId="82">
    <w:abstractNumId w:val="69"/>
  </w:num>
  <w:num w:numId="83">
    <w:abstractNumId w:val="67"/>
  </w:num>
  <w:num w:numId="84">
    <w:abstractNumId w:val="92"/>
  </w:num>
  <w:num w:numId="85">
    <w:abstractNumId w:val="125"/>
  </w:num>
  <w:num w:numId="86">
    <w:abstractNumId w:val="38"/>
  </w:num>
  <w:num w:numId="87">
    <w:abstractNumId w:val="112"/>
  </w:num>
  <w:num w:numId="88">
    <w:abstractNumId w:val="102"/>
  </w:num>
  <w:num w:numId="89">
    <w:abstractNumId w:val="129"/>
  </w:num>
  <w:num w:numId="90">
    <w:abstractNumId w:val="61"/>
  </w:num>
  <w:num w:numId="91">
    <w:abstractNumId w:val="8"/>
  </w:num>
  <w:num w:numId="92">
    <w:abstractNumId w:val="132"/>
  </w:num>
  <w:num w:numId="93">
    <w:abstractNumId w:val="77"/>
  </w:num>
  <w:num w:numId="94">
    <w:abstractNumId w:val="131"/>
  </w:num>
  <w:num w:numId="95">
    <w:abstractNumId w:val="30"/>
  </w:num>
  <w:num w:numId="96">
    <w:abstractNumId w:val="19"/>
  </w:num>
  <w:num w:numId="97">
    <w:abstractNumId w:val="27"/>
  </w:num>
  <w:num w:numId="98">
    <w:abstractNumId w:val="86"/>
  </w:num>
  <w:num w:numId="99">
    <w:abstractNumId w:val="37"/>
  </w:num>
  <w:num w:numId="100">
    <w:abstractNumId w:val="117"/>
  </w:num>
  <w:num w:numId="101">
    <w:abstractNumId w:val="42"/>
  </w:num>
  <w:num w:numId="102">
    <w:abstractNumId w:val="98"/>
  </w:num>
  <w:num w:numId="103">
    <w:abstractNumId w:val="114"/>
  </w:num>
  <w:num w:numId="104">
    <w:abstractNumId w:val="99"/>
  </w:num>
  <w:num w:numId="105">
    <w:abstractNumId w:val="56"/>
  </w:num>
  <w:num w:numId="106">
    <w:abstractNumId w:val="76"/>
  </w:num>
  <w:num w:numId="107">
    <w:abstractNumId w:val="36"/>
  </w:num>
  <w:num w:numId="108">
    <w:abstractNumId w:val="103"/>
  </w:num>
  <w:num w:numId="109">
    <w:abstractNumId w:val="120"/>
  </w:num>
  <w:num w:numId="110">
    <w:abstractNumId w:val="97"/>
  </w:num>
  <w:num w:numId="111">
    <w:abstractNumId w:val="53"/>
  </w:num>
  <w:num w:numId="112">
    <w:abstractNumId w:val="104"/>
  </w:num>
  <w:num w:numId="113">
    <w:abstractNumId w:val="58"/>
  </w:num>
  <w:num w:numId="114">
    <w:abstractNumId w:val="62"/>
  </w:num>
  <w:num w:numId="115">
    <w:abstractNumId w:val="119"/>
  </w:num>
  <w:num w:numId="116">
    <w:abstractNumId w:val="9"/>
  </w:num>
  <w:num w:numId="117">
    <w:abstractNumId w:val="88"/>
  </w:num>
  <w:num w:numId="118">
    <w:abstractNumId w:val="127"/>
  </w:num>
  <w:num w:numId="119">
    <w:abstractNumId w:val="70"/>
  </w:num>
  <w:num w:numId="120">
    <w:abstractNumId w:val="28"/>
  </w:num>
  <w:num w:numId="121">
    <w:abstractNumId w:val="71"/>
  </w:num>
  <w:num w:numId="122">
    <w:abstractNumId w:val="26"/>
  </w:num>
  <w:num w:numId="123">
    <w:abstractNumId w:val="35"/>
  </w:num>
  <w:num w:numId="124">
    <w:abstractNumId w:val="79"/>
  </w:num>
  <w:num w:numId="125">
    <w:abstractNumId w:val="94"/>
  </w:num>
  <w:num w:numId="126">
    <w:abstractNumId w:val="10"/>
  </w:num>
  <w:num w:numId="127">
    <w:abstractNumId w:val="116"/>
  </w:num>
  <w:num w:numId="128">
    <w:abstractNumId w:val="34"/>
  </w:num>
  <w:num w:numId="129">
    <w:abstractNumId w:val="32"/>
  </w:num>
  <w:num w:numId="130">
    <w:abstractNumId w:val="49"/>
  </w:num>
  <w:num w:numId="131">
    <w:abstractNumId w:val="17"/>
  </w:num>
  <w:num w:numId="132">
    <w:abstractNumId w:val="72"/>
  </w:num>
  <w:num w:numId="133">
    <w:abstractNumId w:val="24"/>
  </w:num>
  <w:num w:numId="134">
    <w:abstractNumId w:val="46"/>
  </w:num>
  <w:num w:numId="135">
    <w:abstractNumId w:val="126"/>
  </w:num>
  <w:num w:numId="136">
    <w:abstractNumId w:val="31"/>
  </w:num>
  <w:num w:numId="137">
    <w:abstractNumId w:val="50"/>
  </w:num>
  <w:numIdMacAtCleanup w:val="13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ichard Bradbury">
    <w15:presenceInfo w15:providerId="None" w15:userId="Richard Bradbur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DC"/>
    <w:rsid w:val="00005A8C"/>
    <w:rsid w:val="0001205F"/>
    <w:rsid w:val="000120BC"/>
    <w:rsid w:val="0001239B"/>
    <w:rsid w:val="00012A55"/>
    <w:rsid w:val="000153A7"/>
    <w:rsid w:val="00016898"/>
    <w:rsid w:val="00017BCA"/>
    <w:rsid w:val="00021202"/>
    <w:rsid w:val="00021336"/>
    <w:rsid w:val="0002147B"/>
    <w:rsid w:val="00022834"/>
    <w:rsid w:val="00022E4A"/>
    <w:rsid w:val="00035C71"/>
    <w:rsid w:val="00045273"/>
    <w:rsid w:val="000509BB"/>
    <w:rsid w:val="00067DB7"/>
    <w:rsid w:val="00070293"/>
    <w:rsid w:val="0007309A"/>
    <w:rsid w:val="0007452E"/>
    <w:rsid w:val="000818E5"/>
    <w:rsid w:val="00086134"/>
    <w:rsid w:val="000951DD"/>
    <w:rsid w:val="00095EFE"/>
    <w:rsid w:val="000A2B31"/>
    <w:rsid w:val="000A6394"/>
    <w:rsid w:val="000B4717"/>
    <w:rsid w:val="000B6E7B"/>
    <w:rsid w:val="000B7FED"/>
    <w:rsid w:val="000C038A"/>
    <w:rsid w:val="000C2E88"/>
    <w:rsid w:val="000C6598"/>
    <w:rsid w:val="000D154B"/>
    <w:rsid w:val="000D47E8"/>
    <w:rsid w:val="000E48B5"/>
    <w:rsid w:val="000E5766"/>
    <w:rsid w:val="000E77C0"/>
    <w:rsid w:val="000F0361"/>
    <w:rsid w:val="000F4D28"/>
    <w:rsid w:val="00101104"/>
    <w:rsid w:val="00104DA9"/>
    <w:rsid w:val="0010523F"/>
    <w:rsid w:val="001056BE"/>
    <w:rsid w:val="001061F6"/>
    <w:rsid w:val="0013152E"/>
    <w:rsid w:val="00145D43"/>
    <w:rsid w:val="0014793E"/>
    <w:rsid w:val="00147F4A"/>
    <w:rsid w:val="00151783"/>
    <w:rsid w:val="00151E10"/>
    <w:rsid w:val="00163444"/>
    <w:rsid w:val="001811EE"/>
    <w:rsid w:val="0018400C"/>
    <w:rsid w:val="0018446B"/>
    <w:rsid w:val="001860A4"/>
    <w:rsid w:val="001862F1"/>
    <w:rsid w:val="001918FF"/>
    <w:rsid w:val="0019202B"/>
    <w:rsid w:val="00192C46"/>
    <w:rsid w:val="00194CF5"/>
    <w:rsid w:val="001A08B3"/>
    <w:rsid w:val="001A1D5A"/>
    <w:rsid w:val="001A3CA1"/>
    <w:rsid w:val="001A5781"/>
    <w:rsid w:val="001A7B60"/>
    <w:rsid w:val="001B0F12"/>
    <w:rsid w:val="001B2D1F"/>
    <w:rsid w:val="001B50C9"/>
    <w:rsid w:val="001B52F0"/>
    <w:rsid w:val="001B570F"/>
    <w:rsid w:val="001B5961"/>
    <w:rsid w:val="001B7146"/>
    <w:rsid w:val="001B7A65"/>
    <w:rsid w:val="001B7F71"/>
    <w:rsid w:val="001C48A5"/>
    <w:rsid w:val="001C70E5"/>
    <w:rsid w:val="001D22EB"/>
    <w:rsid w:val="001D2C74"/>
    <w:rsid w:val="001D58B5"/>
    <w:rsid w:val="001E41F3"/>
    <w:rsid w:val="001F3E6B"/>
    <w:rsid w:val="00203686"/>
    <w:rsid w:val="00212B5A"/>
    <w:rsid w:val="0021634B"/>
    <w:rsid w:val="0021650B"/>
    <w:rsid w:val="00220816"/>
    <w:rsid w:val="0022280F"/>
    <w:rsid w:val="0022562A"/>
    <w:rsid w:val="0022669D"/>
    <w:rsid w:val="00230799"/>
    <w:rsid w:val="00242067"/>
    <w:rsid w:val="00245F21"/>
    <w:rsid w:val="00251378"/>
    <w:rsid w:val="00254D0C"/>
    <w:rsid w:val="00256D93"/>
    <w:rsid w:val="0026004D"/>
    <w:rsid w:val="002612AB"/>
    <w:rsid w:val="00263585"/>
    <w:rsid w:val="002640DD"/>
    <w:rsid w:val="00264100"/>
    <w:rsid w:val="00266B8B"/>
    <w:rsid w:val="0026707D"/>
    <w:rsid w:val="00267496"/>
    <w:rsid w:val="002706D3"/>
    <w:rsid w:val="00270A10"/>
    <w:rsid w:val="00271C92"/>
    <w:rsid w:val="00272BFF"/>
    <w:rsid w:val="00272E1D"/>
    <w:rsid w:val="002733EF"/>
    <w:rsid w:val="00275D12"/>
    <w:rsid w:val="00282DDC"/>
    <w:rsid w:val="00284042"/>
    <w:rsid w:val="00284F1B"/>
    <w:rsid w:val="00284FEB"/>
    <w:rsid w:val="00285963"/>
    <w:rsid w:val="002860C4"/>
    <w:rsid w:val="002873E0"/>
    <w:rsid w:val="00290BD7"/>
    <w:rsid w:val="002923A7"/>
    <w:rsid w:val="0029240B"/>
    <w:rsid w:val="00297098"/>
    <w:rsid w:val="002A7EB7"/>
    <w:rsid w:val="002B5741"/>
    <w:rsid w:val="002B5EAC"/>
    <w:rsid w:val="002C1F54"/>
    <w:rsid w:val="002C7456"/>
    <w:rsid w:val="002D2E39"/>
    <w:rsid w:val="002D7066"/>
    <w:rsid w:val="002E06D8"/>
    <w:rsid w:val="002E2D12"/>
    <w:rsid w:val="002E558F"/>
    <w:rsid w:val="002E5FFC"/>
    <w:rsid w:val="002E6687"/>
    <w:rsid w:val="002F33AC"/>
    <w:rsid w:val="002F4448"/>
    <w:rsid w:val="002F544D"/>
    <w:rsid w:val="002F761C"/>
    <w:rsid w:val="003012B7"/>
    <w:rsid w:val="00302C0E"/>
    <w:rsid w:val="00303A12"/>
    <w:rsid w:val="00304452"/>
    <w:rsid w:val="00305409"/>
    <w:rsid w:val="00313CA3"/>
    <w:rsid w:val="0031600D"/>
    <w:rsid w:val="003202C1"/>
    <w:rsid w:val="00320BF4"/>
    <w:rsid w:val="0032739B"/>
    <w:rsid w:val="0032744D"/>
    <w:rsid w:val="00331C76"/>
    <w:rsid w:val="00332A0F"/>
    <w:rsid w:val="00341D9F"/>
    <w:rsid w:val="00352E5C"/>
    <w:rsid w:val="003609EF"/>
    <w:rsid w:val="00361E43"/>
    <w:rsid w:val="0036231A"/>
    <w:rsid w:val="00363F49"/>
    <w:rsid w:val="0036537B"/>
    <w:rsid w:val="00374589"/>
    <w:rsid w:val="003746CE"/>
    <w:rsid w:val="00374DD4"/>
    <w:rsid w:val="00380BEA"/>
    <w:rsid w:val="00387F2A"/>
    <w:rsid w:val="003931B4"/>
    <w:rsid w:val="003A193F"/>
    <w:rsid w:val="003A2C9B"/>
    <w:rsid w:val="003A4C5E"/>
    <w:rsid w:val="003A52CA"/>
    <w:rsid w:val="003A5BB9"/>
    <w:rsid w:val="003A65E3"/>
    <w:rsid w:val="003B146B"/>
    <w:rsid w:val="003B161D"/>
    <w:rsid w:val="003B1679"/>
    <w:rsid w:val="003C7E58"/>
    <w:rsid w:val="003D7C8F"/>
    <w:rsid w:val="003E091C"/>
    <w:rsid w:val="003E1A36"/>
    <w:rsid w:val="003E24CD"/>
    <w:rsid w:val="003E40C5"/>
    <w:rsid w:val="003E7F91"/>
    <w:rsid w:val="003F0EE2"/>
    <w:rsid w:val="00401BEB"/>
    <w:rsid w:val="00406B12"/>
    <w:rsid w:val="00410371"/>
    <w:rsid w:val="004116CE"/>
    <w:rsid w:val="0041174A"/>
    <w:rsid w:val="00416446"/>
    <w:rsid w:val="004242F1"/>
    <w:rsid w:val="00424846"/>
    <w:rsid w:val="0043304C"/>
    <w:rsid w:val="0043450B"/>
    <w:rsid w:val="00436B2C"/>
    <w:rsid w:val="00444FDE"/>
    <w:rsid w:val="00445466"/>
    <w:rsid w:val="00447653"/>
    <w:rsid w:val="004614CF"/>
    <w:rsid w:val="00466389"/>
    <w:rsid w:val="004712A9"/>
    <w:rsid w:val="004762E0"/>
    <w:rsid w:val="00490070"/>
    <w:rsid w:val="0049239D"/>
    <w:rsid w:val="004A2DA9"/>
    <w:rsid w:val="004A46D4"/>
    <w:rsid w:val="004A6647"/>
    <w:rsid w:val="004B261F"/>
    <w:rsid w:val="004B75B7"/>
    <w:rsid w:val="004B7695"/>
    <w:rsid w:val="004C3DAC"/>
    <w:rsid w:val="004C60FA"/>
    <w:rsid w:val="004C6B72"/>
    <w:rsid w:val="004C7187"/>
    <w:rsid w:val="004D6574"/>
    <w:rsid w:val="004E09A6"/>
    <w:rsid w:val="004E1ED2"/>
    <w:rsid w:val="004E265C"/>
    <w:rsid w:val="004F77E8"/>
    <w:rsid w:val="00502E2A"/>
    <w:rsid w:val="00505091"/>
    <w:rsid w:val="0050615C"/>
    <w:rsid w:val="005077AC"/>
    <w:rsid w:val="00510AEA"/>
    <w:rsid w:val="005134D8"/>
    <w:rsid w:val="0051580D"/>
    <w:rsid w:val="00516C41"/>
    <w:rsid w:val="00520B4D"/>
    <w:rsid w:val="00522664"/>
    <w:rsid w:val="005242B5"/>
    <w:rsid w:val="00525C43"/>
    <w:rsid w:val="005277EE"/>
    <w:rsid w:val="005279E0"/>
    <w:rsid w:val="00535C86"/>
    <w:rsid w:val="00547111"/>
    <w:rsid w:val="00554038"/>
    <w:rsid w:val="00555909"/>
    <w:rsid w:val="00557B17"/>
    <w:rsid w:val="005636A4"/>
    <w:rsid w:val="005657B3"/>
    <w:rsid w:val="00575C7E"/>
    <w:rsid w:val="00583CEA"/>
    <w:rsid w:val="005921A0"/>
    <w:rsid w:val="00592D74"/>
    <w:rsid w:val="005A0819"/>
    <w:rsid w:val="005A08FE"/>
    <w:rsid w:val="005A0DE5"/>
    <w:rsid w:val="005A3FFE"/>
    <w:rsid w:val="005A5FC5"/>
    <w:rsid w:val="005A6DA7"/>
    <w:rsid w:val="005A6DC8"/>
    <w:rsid w:val="005B039A"/>
    <w:rsid w:val="005B0C5C"/>
    <w:rsid w:val="005B36D5"/>
    <w:rsid w:val="005B577F"/>
    <w:rsid w:val="005B6226"/>
    <w:rsid w:val="005B7B0D"/>
    <w:rsid w:val="005C125B"/>
    <w:rsid w:val="005C41E8"/>
    <w:rsid w:val="005C5695"/>
    <w:rsid w:val="005C5B8E"/>
    <w:rsid w:val="005C78E0"/>
    <w:rsid w:val="005D351A"/>
    <w:rsid w:val="005D4743"/>
    <w:rsid w:val="005D6E16"/>
    <w:rsid w:val="005E2C44"/>
    <w:rsid w:val="005E3D70"/>
    <w:rsid w:val="005E4189"/>
    <w:rsid w:val="005F1168"/>
    <w:rsid w:val="005F1637"/>
    <w:rsid w:val="005F1A88"/>
    <w:rsid w:val="005F53CD"/>
    <w:rsid w:val="005F7254"/>
    <w:rsid w:val="00606DB9"/>
    <w:rsid w:val="006134E5"/>
    <w:rsid w:val="00621188"/>
    <w:rsid w:val="00621EF3"/>
    <w:rsid w:val="006257ED"/>
    <w:rsid w:val="00627D00"/>
    <w:rsid w:val="0063407F"/>
    <w:rsid w:val="0063409A"/>
    <w:rsid w:val="00652FDD"/>
    <w:rsid w:val="00660C1A"/>
    <w:rsid w:val="006619D7"/>
    <w:rsid w:val="0067117B"/>
    <w:rsid w:val="00672EA3"/>
    <w:rsid w:val="006738C3"/>
    <w:rsid w:val="0068286E"/>
    <w:rsid w:val="006830C0"/>
    <w:rsid w:val="006861FF"/>
    <w:rsid w:val="00686AB4"/>
    <w:rsid w:val="0068752B"/>
    <w:rsid w:val="00690782"/>
    <w:rsid w:val="00691A1D"/>
    <w:rsid w:val="00691F95"/>
    <w:rsid w:val="00695808"/>
    <w:rsid w:val="006A1D66"/>
    <w:rsid w:val="006A1DB7"/>
    <w:rsid w:val="006A555C"/>
    <w:rsid w:val="006A62C2"/>
    <w:rsid w:val="006B1719"/>
    <w:rsid w:val="006B46FB"/>
    <w:rsid w:val="006B4CAF"/>
    <w:rsid w:val="006B53AE"/>
    <w:rsid w:val="006C1BEB"/>
    <w:rsid w:val="006C6BC1"/>
    <w:rsid w:val="006D05DD"/>
    <w:rsid w:val="006D2CBD"/>
    <w:rsid w:val="006E0BB9"/>
    <w:rsid w:val="006E21FB"/>
    <w:rsid w:val="006E4C92"/>
    <w:rsid w:val="006E7873"/>
    <w:rsid w:val="006E7E6C"/>
    <w:rsid w:val="007040BE"/>
    <w:rsid w:val="00707AEB"/>
    <w:rsid w:val="00711DA1"/>
    <w:rsid w:val="00717C08"/>
    <w:rsid w:val="00720C68"/>
    <w:rsid w:val="00730D7B"/>
    <w:rsid w:val="007336DB"/>
    <w:rsid w:val="00735BD7"/>
    <w:rsid w:val="00740A68"/>
    <w:rsid w:val="00742B6E"/>
    <w:rsid w:val="00745B2D"/>
    <w:rsid w:val="00747EF4"/>
    <w:rsid w:val="00747F7C"/>
    <w:rsid w:val="0075080A"/>
    <w:rsid w:val="00756396"/>
    <w:rsid w:val="00761B2A"/>
    <w:rsid w:val="00765637"/>
    <w:rsid w:val="0077455B"/>
    <w:rsid w:val="007760DF"/>
    <w:rsid w:val="00776E0B"/>
    <w:rsid w:val="007809CD"/>
    <w:rsid w:val="00780A7F"/>
    <w:rsid w:val="007851D2"/>
    <w:rsid w:val="00786EB1"/>
    <w:rsid w:val="00792342"/>
    <w:rsid w:val="007977A8"/>
    <w:rsid w:val="007A1717"/>
    <w:rsid w:val="007B09C1"/>
    <w:rsid w:val="007B1913"/>
    <w:rsid w:val="007B512A"/>
    <w:rsid w:val="007C2097"/>
    <w:rsid w:val="007C2F14"/>
    <w:rsid w:val="007C57B2"/>
    <w:rsid w:val="007C685C"/>
    <w:rsid w:val="007C7AD5"/>
    <w:rsid w:val="007D3E22"/>
    <w:rsid w:val="007D6226"/>
    <w:rsid w:val="007D6376"/>
    <w:rsid w:val="007D6A07"/>
    <w:rsid w:val="007D7CF8"/>
    <w:rsid w:val="007E1365"/>
    <w:rsid w:val="007F39F9"/>
    <w:rsid w:val="007F7259"/>
    <w:rsid w:val="008012CD"/>
    <w:rsid w:val="008040A8"/>
    <w:rsid w:val="008105D9"/>
    <w:rsid w:val="008117DF"/>
    <w:rsid w:val="00813B7D"/>
    <w:rsid w:val="008166F3"/>
    <w:rsid w:val="00826771"/>
    <w:rsid w:val="008279FA"/>
    <w:rsid w:val="00827FBC"/>
    <w:rsid w:val="00830E68"/>
    <w:rsid w:val="00840899"/>
    <w:rsid w:val="00842622"/>
    <w:rsid w:val="00843BF9"/>
    <w:rsid w:val="00845DCE"/>
    <w:rsid w:val="008468F0"/>
    <w:rsid w:val="008542FA"/>
    <w:rsid w:val="00854D25"/>
    <w:rsid w:val="008626E7"/>
    <w:rsid w:val="00865174"/>
    <w:rsid w:val="00870EE7"/>
    <w:rsid w:val="008816CB"/>
    <w:rsid w:val="008863B9"/>
    <w:rsid w:val="00890FED"/>
    <w:rsid w:val="0089292C"/>
    <w:rsid w:val="00895C0C"/>
    <w:rsid w:val="008A2D23"/>
    <w:rsid w:val="008A45A6"/>
    <w:rsid w:val="008B0C4A"/>
    <w:rsid w:val="008B492B"/>
    <w:rsid w:val="008B58C7"/>
    <w:rsid w:val="008C7500"/>
    <w:rsid w:val="008C790D"/>
    <w:rsid w:val="008D31A9"/>
    <w:rsid w:val="008D4C32"/>
    <w:rsid w:val="008E060D"/>
    <w:rsid w:val="008E4762"/>
    <w:rsid w:val="008E5281"/>
    <w:rsid w:val="008E656B"/>
    <w:rsid w:val="008F0C10"/>
    <w:rsid w:val="008F20D0"/>
    <w:rsid w:val="008F686C"/>
    <w:rsid w:val="008F6A28"/>
    <w:rsid w:val="00903CC8"/>
    <w:rsid w:val="00910B2C"/>
    <w:rsid w:val="009148DE"/>
    <w:rsid w:val="009172CA"/>
    <w:rsid w:val="009230DF"/>
    <w:rsid w:val="00926B2D"/>
    <w:rsid w:val="0092777C"/>
    <w:rsid w:val="00927B98"/>
    <w:rsid w:val="009303D0"/>
    <w:rsid w:val="009323D0"/>
    <w:rsid w:val="00933C5D"/>
    <w:rsid w:val="009364AE"/>
    <w:rsid w:val="00937AE2"/>
    <w:rsid w:val="00940F52"/>
    <w:rsid w:val="00941E30"/>
    <w:rsid w:val="00943AFD"/>
    <w:rsid w:val="00957779"/>
    <w:rsid w:val="00964433"/>
    <w:rsid w:val="009649F4"/>
    <w:rsid w:val="00976424"/>
    <w:rsid w:val="0097654F"/>
    <w:rsid w:val="009777C7"/>
    <w:rsid w:val="009777D9"/>
    <w:rsid w:val="00982A38"/>
    <w:rsid w:val="00983DC9"/>
    <w:rsid w:val="00986402"/>
    <w:rsid w:val="00991B88"/>
    <w:rsid w:val="009A3AA3"/>
    <w:rsid w:val="009A4B51"/>
    <w:rsid w:val="009A5753"/>
    <w:rsid w:val="009A579D"/>
    <w:rsid w:val="009B27BC"/>
    <w:rsid w:val="009B3508"/>
    <w:rsid w:val="009C4791"/>
    <w:rsid w:val="009C53A5"/>
    <w:rsid w:val="009C63B6"/>
    <w:rsid w:val="009D2346"/>
    <w:rsid w:val="009D3331"/>
    <w:rsid w:val="009D3696"/>
    <w:rsid w:val="009D369E"/>
    <w:rsid w:val="009D647E"/>
    <w:rsid w:val="009D79D1"/>
    <w:rsid w:val="009E3297"/>
    <w:rsid w:val="009E5E96"/>
    <w:rsid w:val="009F024A"/>
    <w:rsid w:val="009F1EAB"/>
    <w:rsid w:val="009F373F"/>
    <w:rsid w:val="009F71F3"/>
    <w:rsid w:val="009F734F"/>
    <w:rsid w:val="00A00775"/>
    <w:rsid w:val="00A034CE"/>
    <w:rsid w:val="00A1033A"/>
    <w:rsid w:val="00A10706"/>
    <w:rsid w:val="00A17E84"/>
    <w:rsid w:val="00A230D8"/>
    <w:rsid w:val="00A246B6"/>
    <w:rsid w:val="00A360F9"/>
    <w:rsid w:val="00A36A56"/>
    <w:rsid w:val="00A371CC"/>
    <w:rsid w:val="00A37F5A"/>
    <w:rsid w:val="00A4019E"/>
    <w:rsid w:val="00A404B5"/>
    <w:rsid w:val="00A41D43"/>
    <w:rsid w:val="00A41EBF"/>
    <w:rsid w:val="00A47E70"/>
    <w:rsid w:val="00A50CF0"/>
    <w:rsid w:val="00A6275E"/>
    <w:rsid w:val="00A62901"/>
    <w:rsid w:val="00A663C0"/>
    <w:rsid w:val="00A7423E"/>
    <w:rsid w:val="00A74D31"/>
    <w:rsid w:val="00A7671C"/>
    <w:rsid w:val="00A92DE4"/>
    <w:rsid w:val="00A97818"/>
    <w:rsid w:val="00AA2360"/>
    <w:rsid w:val="00AA2CBC"/>
    <w:rsid w:val="00AA2E10"/>
    <w:rsid w:val="00AB4DE8"/>
    <w:rsid w:val="00AC08DC"/>
    <w:rsid w:val="00AC5820"/>
    <w:rsid w:val="00AC7CDF"/>
    <w:rsid w:val="00AD00F8"/>
    <w:rsid w:val="00AD0C26"/>
    <w:rsid w:val="00AD1CD8"/>
    <w:rsid w:val="00AD5823"/>
    <w:rsid w:val="00AE07E2"/>
    <w:rsid w:val="00AE2BA4"/>
    <w:rsid w:val="00AF073B"/>
    <w:rsid w:val="00AF3042"/>
    <w:rsid w:val="00AF3A1E"/>
    <w:rsid w:val="00AF3E02"/>
    <w:rsid w:val="00AF5567"/>
    <w:rsid w:val="00AF5A17"/>
    <w:rsid w:val="00AF5CDA"/>
    <w:rsid w:val="00B03CEE"/>
    <w:rsid w:val="00B070AB"/>
    <w:rsid w:val="00B07AD4"/>
    <w:rsid w:val="00B10FEA"/>
    <w:rsid w:val="00B14FBA"/>
    <w:rsid w:val="00B16CE5"/>
    <w:rsid w:val="00B21104"/>
    <w:rsid w:val="00B258BB"/>
    <w:rsid w:val="00B27AAE"/>
    <w:rsid w:val="00B305B7"/>
    <w:rsid w:val="00B31D15"/>
    <w:rsid w:val="00B34371"/>
    <w:rsid w:val="00B42A0A"/>
    <w:rsid w:val="00B6069B"/>
    <w:rsid w:val="00B60CBB"/>
    <w:rsid w:val="00B6298D"/>
    <w:rsid w:val="00B66B2A"/>
    <w:rsid w:val="00B67B97"/>
    <w:rsid w:val="00B71978"/>
    <w:rsid w:val="00B72746"/>
    <w:rsid w:val="00B741DD"/>
    <w:rsid w:val="00B8394E"/>
    <w:rsid w:val="00B8703E"/>
    <w:rsid w:val="00B94239"/>
    <w:rsid w:val="00B9556D"/>
    <w:rsid w:val="00B968C8"/>
    <w:rsid w:val="00BA22CA"/>
    <w:rsid w:val="00BA3EC5"/>
    <w:rsid w:val="00BA51D9"/>
    <w:rsid w:val="00BB1216"/>
    <w:rsid w:val="00BB5B7E"/>
    <w:rsid w:val="00BB5DFC"/>
    <w:rsid w:val="00BB765B"/>
    <w:rsid w:val="00BB7B8E"/>
    <w:rsid w:val="00BC1C10"/>
    <w:rsid w:val="00BC3C39"/>
    <w:rsid w:val="00BD279D"/>
    <w:rsid w:val="00BD56EA"/>
    <w:rsid w:val="00BD6BB8"/>
    <w:rsid w:val="00BD7453"/>
    <w:rsid w:val="00BE0EA7"/>
    <w:rsid w:val="00BE1660"/>
    <w:rsid w:val="00BE2D4D"/>
    <w:rsid w:val="00BE435E"/>
    <w:rsid w:val="00BF0DA2"/>
    <w:rsid w:val="00BF2ABE"/>
    <w:rsid w:val="00BF5939"/>
    <w:rsid w:val="00C043B1"/>
    <w:rsid w:val="00C0503D"/>
    <w:rsid w:val="00C11A18"/>
    <w:rsid w:val="00C224C7"/>
    <w:rsid w:val="00C227DE"/>
    <w:rsid w:val="00C245DB"/>
    <w:rsid w:val="00C24E29"/>
    <w:rsid w:val="00C2511E"/>
    <w:rsid w:val="00C341FE"/>
    <w:rsid w:val="00C405ED"/>
    <w:rsid w:val="00C41B14"/>
    <w:rsid w:val="00C44D37"/>
    <w:rsid w:val="00C44E36"/>
    <w:rsid w:val="00C4532A"/>
    <w:rsid w:val="00C5481C"/>
    <w:rsid w:val="00C66BA2"/>
    <w:rsid w:val="00C70687"/>
    <w:rsid w:val="00C70991"/>
    <w:rsid w:val="00C70CE0"/>
    <w:rsid w:val="00C724D6"/>
    <w:rsid w:val="00C847D5"/>
    <w:rsid w:val="00C91B0B"/>
    <w:rsid w:val="00C9228B"/>
    <w:rsid w:val="00C92B25"/>
    <w:rsid w:val="00C95985"/>
    <w:rsid w:val="00CA4E18"/>
    <w:rsid w:val="00CB5D28"/>
    <w:rsid w:val="00CB6997"/>
    <w:rsid w:val="00CC131D"/>
    <w:rsid w:val="00CC24D5"/>
    <w:rsid w:val="00CC25A1"/>
    <w:rsid w:val="00CC3411"/>
    <w:rsid w:val="00CC3C38"/>
    <w:rsid w:val="00CC5026"/>
    <w:rsid w:val="00CC64D3"/>
    <w:rsid w:val="00CC68D0"/>
    <w:rsid w:val="00CD01C4"/>
    <w:rsid w:val="00CD3710"/>
    <w:rsid w:val="00CE73FB"/>
    <w:rsid w:val="00CF23C6"/>
    <w:rsid w:val="00CF61DC"/>
    <w:rsid w:val="00D02A54"/>
    <w:rsid w:val="00D03D56"/>
    <w:rsid w:val="00D03F9A"/>
    <w:rsid w:val="00D06D51"/>
    <w:rsid w:val="00D1192C"/>
    <w:rsid w:val="00D11C1C"/>
    <w:rsid w:val="00D15F53"/>
    <w:rsid w:val="00D1608D"/>
    <w:rsid w:val="00D16A5F"/>
    <w:rsid w:val="00D1780C"/>
    <w:rsid w:val="00D24991"/>
    <w:rsid w:val="00D309A2"/>
    <w:rsid w:val="00D31716"/>
    <w:rsid w:val="00D31ABF"/>
    <w:rsid w:val="00D33141"/>
    <w:rsid w:val="00D358D6"/>
    <w:rsid w:val="00D4081B"/>
    <w:rsid w:val="00D47E16"/>
    <w:rsid w:val="00D50255"/>
    <w:rsid w:val="00D51841"/>
    <w:rsid w:val="00D534D6"/>
    <w:rsid w:val="00D54234"/>
    <w:rsid w:val="00D547B5"/>
    <w:rsid w:val="00D54E0E"/>
    <w:rsid w:val="00D56DCA"/>
    <w:rsid w:val="00D5719C"/>
    <w:rsid w:val="00D65A36"/>
    <w:rsid w:val="00D65BBE"/>
    <w:rsid w:val="00D66520"/>
    <w:rsid w:val="00D73C1B"/>
    <w:rsid w:val="00D7592B"/>
    <w:rsid w:val="00D77B18"/>
    <w:rsid w:val="00D81807"/>
    <w:rsid w:val="00D83EC6"/>
    <w:rsid w:val="00D84AAC"/>
    <w:rsid w:val="00D960CB"/>
    <w:rsid w:val="00D9723C"/>
    <w:rsid w:val="00D972DC"/>
    <w:rsid w:val="00DA3682"/>
    <w:rsid w:val="00DA598C"/>
    <w:rsid w:val="00DB008B"/>
    <w:rsid w:val="00DB200C"/>
    <w:rsid w:val="00DB3660"/>
    <w:rsid w:val="00DB64C2"/>
    <w:rsid w:val="00DB65A3"/>
    <w:rsid w:val="00DC173F"/>
    <w:rsid w:val="00DC3A1C"/>
    <w:rsid w:val="00DC43CC"/>
    <w:rsid w:val="00DD0E6F"/>
    <w:rsid w:val="00DE34CF"/>
    <w:rsid w:val="00DE60DE"/>
    <w:rsid w:val="00E01EB4"/>
    <w:rsid w:val="00E067D7"/>
    <w:rsid w:val="00E13F3D"/>
    <w:rsid w:val="00E17B5C"/>
    <w:rsid w:val="00E20A07"/>
    <w:rsid w:val="00E2147E"/>
    <w:rsid w:val="00E2322A"/>
    <w:rsid w:val="00E23543"/>
    <w:rsid w:val="00E258E9"/>
    <w:rsid w:val="00E26557"/>
    <w:rsid w:val="00E3340E"/>
    <w:rsid w:val="00E33BD8"/>
    <w:rsid w:val="00E34052"/>
    <w:rsid w:val="00E34898"/>
    <w:rsid w:val="00E360D0"/>
    <w:rsid w:val="00E41FA8"/>
    <w:rsid w:val="00E43873"/>
    <w:rsid w:val="00E55257"/>
    <w:rsid w:val="00E61E99"/>
    <w:rsid w:val="00E73448"/>
    <w:rsid w:val="00E74EF5"/>
    <w:rsid w:val="00E9198A"/>
    <w:rsid w:val="00E93996"/>
    <w:rsid w:val="00E93E6F"/>
    <w:rsid w:val="00E95AE0"/>
    <w:rsid w:val="00EA4732"/>
    <w:rsid w:val="00EA54AC"/>
    <w:rsid w:val="00EB09B7"/>
    <w:rsid w:val="00EB1448"/>
    <w:rsid w:val="00EB2A5B"/>
    <w:rsid w:val="00EB331D"/>
    <w:rsid w:val="00EB3CF1"/>
    <w:rsid w:val="00EB78C0"/>
    <w:rsid w:val="00EC0F9B"/>
    <w:rsid w:val="00EC26AF"/>
    <w:rsid w:val="00EC32CC"/>
    <w:rsid w:val="00ED0B2D"/>
    <w:rsid w:val="00ED50B9"/>
    <w:rsid w:val="00EE764E"/>
    <w:rsid w:val="00EE7738"/>
    <w:rsid w:val="00EE7D7C"/>
    <w:rsid w:val="00F021B2"/>
    <w:rsid w:val="00F046C2"/>
    <w:rsid w:val="00F1212B"/>
    <w:rsid w:val="00F175FE"/>
    <w:rsid w:val="00F21DEE"/>
    <w:rsid w:val="00F21E00"/>
    <w:rsid w:val="00F25D98"/>
    <w:rsid w:val="00F300FB"/>
    <w:rsid w:val="00F366AD"/>
    <w:rsid w:val="00F405E9"/>
    <w:rsid w:val="00F5197F"/>
    <w:rsid w:val="00F55FBD"/>
    <w:rsid w:val="00F57FDE"/>
    <w:rsid w:val="00F66723"/>
    <w:rsid w:val="00F67685"/>
    <w:rsid w:val="00F702C6"/>
    <w:rsid w:val="00F7292B"/>
    <w:rsid w:val="00F72C44"/>
    <w:rsid w:val="00F80CB5"/>
    <w:rsid w:val="00F8129C"/>
    <w:rsid w:val="00F83A28"/>
    <w:rsid w:val="00F83BE2"/>
    <w:rsid w:val="00F86FF6"/>
    <w:rsid w:val="00F92FC7"/>
    <w:rsid w:val="00F948C5"/>
    <w:rsid w:val="00F94B15"/>
    <w:rsid w:val="00FA10AF"/>
    <w:rsid w:val="00FA736C"/>
    <w:rsid w:val="00FB3BF7"/>
    <w:rsid w:val="00FB3CCD"/>
    <w:rsid w:val="00FB58E7"/>
    <w:rsid w:val="00FB6386"/>
    <w:rsid w:val="00FC00B6"/>
    <w:rsid w:val="00FC0130"/>
    <w:rsid w:val="00FC5295"/>
    <w:rsid w:val="00FD36E0"/>
    <w:rsid w:val="00FE40BC"/>
    <w:rsid w:val="00FF090D"/>
    <w:rsid w:val="00FF0A29"/>
    <w:rsid w:val="00FF0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622E91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54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,Bulleted list,L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,Figure Heading,FH,Titre 10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E77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E77C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26707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9A3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A3A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A3AA3"/>
    <w:rPr>
      <w:rFonts w:ascii="Times New Roman" w:hAnsi="Times New Roman"/>
      <w:lang w:val="en-GB" w:eastAsia="en-US"/>
    </w:rPr>
  </w:style>
  <w:style w:type="character" w:customStyle="1" w:styleId="hvr">
    <w:name w:val="hvr"/>
    <w:rsid w:val="00270A10"/>
  </w:style>
  <w:style w:type="paragraph" w:styleId="Revision">
    <w:name w:val="Revision"/>
    <w:hidden/>
    <w:uiPriority w:val="99"/>
    <w:rsid w:val="00D358D6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D358D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D358D6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D358D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D358D6"/>
    <w:rPr>
      <w:rFonts w:ascii="Times New Roman" w:hAnsi="Times New Roman"/>
      <w:sz w:val="16"/>
      <w:lang w:val="en-GB" w:eastAsia="en-US"/>
    </w:rPr>
  </w:style>
  <w:style w:type="character" w:customStyle="1" w:styleId="B1Car">
    <w:name w:val="B1+ Car"/>
    <w:link w:val="B10"/>
    <w:rsid w:val="00D358D6"/>
    <w:rPr>
      <w:rFonts w:ascii="Times New Roman" w:hAnsi="Times New Roman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D358D6"/>
    <w:rPr>
      <w:rFonts w:ascii="Calibri" w:eastAsia="MS Mincho" w:hAnsi="Calibri"/>
      <w:sz w:val="22"/>
      <w:szCs w:val="22"/>
      <w:lang w:val="en-US" w:eastAsia="ja-JP"/>
    </w:rPr>
  </w:style>
  <w:style w:type="character" w:customStyle="1" w:styleId="CommentTextChar">
    <w:name w:val="Comment Text Char"/>
    <w:link w:val="CommentText"/>
    <w:rsid w:val="00D358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58D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358D6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D358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qFormat/>
    <w:rsid w:val="00D358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D358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D358D6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D358D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358D6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D358D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D358D6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D358D6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358D6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D35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358D6"/>
    <w:rPr>
      <w:rFonts w:ascii="Arial Unicode MS" w:eastAsia="Arial Unicode MS" w:hAnsi="Arial Unicode MS"/>
    </w:rPr>
  </w:style>
  <w:style w:type="paragraph" w:styleId="BodyTextIndent2">
    <w:name w:val="Body Text Indent 2"/>
    <w:basedOn w:val="Normal"/>
    <w:link w:val="BodyTextIndent2Char"/>
    <w:rsid w:val="00D358D6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358D6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D358D6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358D6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D358D6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D358D6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D358D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D358D6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D358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D358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358D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D358D6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358D6"/>
  </w:style>
  <w:style w:type="character" w:customStyle="1" w:styleId="B1Char2">
    <w:name w:val="B1 Char2"/>
    <w:rsid w:val="00D358D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358D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D358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358D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D358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D358D6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358D6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MS Mincho" w:hAnsi="Calibri"/>
      <w:sz w:val="22"/>
      <w:szCs w:val="22"/>
      <w:lang w:val="en-US" w:eastAsia="ja-JP"/>
    </w:rPr>
  </w:style>
  <w:style w:type="character" w:customStyle="1" w:styleId="NOZchn">
    <w:name w:val="NO Zchn"/>
    <w:rsid w:val="00D358D6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D358D6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D358D6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D358D6"/>
    <w:rPr>
      <w:color w:val="808080"/>
      <w:shd w:val="clear" w:color="auto" w:fill="E6E6E6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rsid w:val="003A2C9B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3A2C9B"/>
  </w:style>
  <w:style w:type="paragraph" w:customStyle="1" w:styleId="code">
    <w:name w:val="code"/>
    <w:basedOn w:val="Normal"/>
    <w:next w:val="Closing"/>
    <w:qFormat/>
    <w:rsid w:val="003A2C9B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3A2C9B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3A2C9B"/>
    <w:rPr>
      <w:rFonts w:ascii="Times New Roman" w:hAnsi="Times New Roman"/>
      <w:lang w:val="en-GB" w:eastAsia="x-none"/>
    </w:rPr>
  </w:style>
  <w:style w:type="character" w:styleId="LineNumber">
    <w:name w:val="line number"/>
    <w:rsid w:val="00C92B25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C92B25"/>
  </w:style>
  <w:style w:type="table" w:styleId="Table3Deffects1">
    <w:name w:val="Table 3D effects 1"/>
    <w:basedOn w:val="TableNormal"/>
    <w:rsid w:val="00C92B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C92B25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C92B2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C92B25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C92B25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C92B25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C92B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aliases w:val="list 1,list-1"/>
    <w:basedOn w:val="Normal"/>
    <w:rsid w:val="00C92B2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C92B25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C92B25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C92B25"/>
    <w:rPr>
      <w:vertAlign w:val="superscript"/>
    </w:rPr>
  </w:style>
  <w:style w:type="paragraph" w:customStyle="1" w:styleId="Default">
    <w:name w:val="Default"/>
    <w:rsid w:val="00C92B25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styleId="Strong">
    <w:name w:val="Strong"/>
    <w:uiPriority w:val="22"/>
    <w:qFormat/>
    <w:rsid w:val="00C92B25"/>
    <w:rPr>
      <w:b/>
      <w:bCs/>
    </w:rPr>
  </w:style>
  <w:style w:type="character" w:customStyle="1" w:styleId="tgc">
    <w:name w:val="_tgc"/>
    <w:rsid w:val="00C92B25"/>
  </w:style>
  <w:style w:type="character" w:customStyle="1" w:styleId="d8e">
    <w:name w:val="_d8e"/>
    <w:rsid w:val="00C92B25"/>
  </w:style>
  <w:style w:type="character" w:customStyle="1" w:styleId="HeadingCar">
    <w:name w:val="Heading Car"/>
    <w:aliases w:val="1_ Car"/>
    <w:link w:val="Heading"/>
    <w:rsid w:val="00C92B25"/>
    <w:rPr>
      <w:rFonts w:ascii="Arial" w:eastAsia="MS Mincho" w:hAnsi="Arial"/>
      <w:b/>
      <w:sz w:val="22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C70687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47D5"/>
    <w:rPr>
      <w:color w:val="605E5C"/>
      <w:shd w:val="clear" w:color="auto" w:fill="E1DFDD"/>
    </w:rPr>
  </w:style>
  <w:style w:type="character" w:customStyle="1" w:styleId="ISOCode">
    <w:name w:val="ISOCode"/>
    <w:rsid w:val="005A0DE5"/>
    <w:rPr>
      <w:rFonts w:ascii="Courier New" w:eastAsia="MS Mincho" w:hAnsi="Courier New" w:cs="Courier New"/>
      <w:b w:val="0"/>
      <w:i w:val="0"/>
      <w:szCs w:val="24"/>
    </w:rPr>
  </w:style>
  <w:style w:type="character" w:customStyle="1" w:styleId="FooterChar">
    <w:name w:val="Footer Char"/>
    <w:link w:val="Footer"/>
    <w:rsid w:val="000818E5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818E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link w:val="Heading6"/>
    <w:rsid w:val="000818E5"/>
    <w:rPr>
      <w:rFonts w:ascii="Arial" w:hAnsi="Arial"/>
      <w:lang w:val="en-GB"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,Bulleted list Char1,L7 Char"/>
    <w:link w:val="Heading7"/>
    <w:rsid w:val="000818E5"/>
    <w:rPr>
      <w:rFonts w:ascii="Arial" w:hAnsi="Arial"/>
      <w:lang w:val="en-GB" w:eastAsia="en-US"/>
    </w:rPr>
  </w:style>
  <w:style w:type="character" w:customStyle="1" w:styleId="Heading9Char">
    <w:name w:val="Heading 9 Char"/>
    <w:aliases w:val="Alt+9 Char,Figure Heading Char,FH Char,Titre 10 Char"/>
    <w:link w:val="Heading9"/>
    <w:rsid w:val="000818E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0818E5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0D154B"/>
  </w:style>
  <w:style w:type="paragraph" w:customStyle="1" w:styleId="Guidance">
    <w:name w:val="Guidance"/>
    <w:basedOn w:val="Normal"/>
    <w:rsid w:val="000D154B"/>
    <w:rPr>
      <w:i/>
      <w:color w:val="0000FF"/>
    </w:rPr>
  </w:style>
  <w:style w:type="character" w:customStyle="1" w:styleId="HTTPMethod">
    <w:name w:val="HTTP Method"/>
    <w:uiPriority w:val="1"/>
    <w:qFormat/>
    <w:rsid w:val="000D154B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0D154B"/>
    <w:rPr>
      <w:rFonts w:ascii="Courier New" w:hAnsi="Courier New"/>
      <w:spacing w:val="-5"/>
      <w:sz w:val="18"/>
    </w:rPr>
  </w:style>
  <w:style w:type="character" w:customStyle="1" w:styleId="TALChar">
    <w:name w:val="TAL Char"/>
    <w:rsid w:val="000D154B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rsid w:val="000D154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D154B"/>
    <w:rPr>
      <w:rFonts w:ascii="Arial" w:hAnsi="Arial"/>
      <w:sz w:val="18"/>
      <w:lang w:val="en-GB" w:eastAsia="en-US"/>
    </w:rPr>
  </w:style>
  <w:style w:type="paragraph" w:customStyle="1" w:styleId="Normalaftertable">
    <w:name w:val="Normal after table"/>
    <w:basedOn w:val="Normal"/>
    <w:qFormat/>
    <w:rsid w:val="000D154B"/>
    <w:pPr>
      <w:spacing w:beforeLines="100" w:before="100"/>
    </w:pPr>
  </w:style>
  <w:style w:type="paragraph" w:customStyle="1" w:styleId="URLdisplay">
    <w:name w:val="URL display"/>
    <w:basedOn w:val="Normal"/>
    <w:rsid w:val="000D154B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0">
    <w:name w:val="Code"/>
    <w:uiPriority w:val="1"/>
    <w:qFormat/>
    <w:rsid w:val="000D154B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qFormat/>
    <w:rsid w:val="000D154B"/>
    <w:pPr>
      <w:keepNext w:val="0"/>
      <w:spacing w:beforeLines="25" w:before="25"/>
    </w:pPr>
    <w:rPr>
      <w:lang w:val="en-US"/>
    </w:rPr>
  </w:style>
  <w:style w:type="character" w:customStyle="1" w:styleId="CaptionChar">
    <w:name w:val="Caption Char"/>
    <w:link w:val="Caption"/>
    <w:uiPriority w:val="35"/>
    <w:rsid w:val="000D154B"/>
    <w:rPr>
      <w:rFonts w:ascii="Times New Roman" w:hAnsi="Times New Roman"/>
      <w:b/>
      <w:lang w:val="en-GB" w:eastAsia="en-US"/>
    </w:rPr>
  </w:style>
  <w:style w:type="character" w:styleId="HTMLCode">
    <w:name w:val="HTML Code"/>
    <w:uiPriority w:val="99"/>
    <w:unhideWhenUsed/>
    <w:rsid w:val="000D154B"/>
    <w:rPr>
      <w:rFonts w:ascii="Courier New" w:eastAsia="Times New Roman" w:hAnsi="Courier New" w:cs="Courier New"/>
      <w:sz w:val="20"/>
      <w:szCs w:val="20"/>
    </w:rPr>
  </w:style>
  <w:style w:type="character" w:customStyle="1" w:styleId="param-type">
    <w:name w:val="param-type"/>
    <w:rsid w:val="000D154B"/>
  </w:style>
  <w:style w:type="paragraph" w:customStyle="1" w:styleId="TableCell">
    <w:name w:val="Table Cell"/>
    <w:basedOn w:val="Normal"/>
    <w:rsid w:val="005279E0"/>
    <w:pPr>
      <w:tabs>
        <w:tab w:val="left" w:pos="720"/>
        <w:tab w:val="left" w:pos="1080"/>
        <w:tab w:val="left" w:pos="1440"/>
        <w:tab w:val="left" w:pos="1800"/>
        <w:tab w:val="left" w:pos="2160"/>
      </w:tabs>
      <w:suppressAutoHyphens/>
      <w:spacing w:after="240"/>
    </w:pPr>
    <w:rPr>
      <w:rFonts w:ascii="Arial" w:eastAsia="MS Mincho" w:hAnsi="Arial"/>
      <w:sz w:val="18"/>
      <w:szCs w:val="22"/>
      <w:lang w:val="en-US"/>
    </w:rPr>
  </w:style>
  <w:style w:type="paragraph" w:styleId="ListNumber3">
    <w:name w:val="List Number 3"/>
    <w:basedOn w:val="Normal"/>
    <w:rsid w:val="005279E0"/>
    <w:pPr>
      <w:tabs>
        <w:tab w:val="left" w:pos="1200"/>
      </w:tabs>
      <w:spacing w:after="240" w:line="230" w:lineRule="atLeast"/>
      <w:ind w:left="1200" w:hanging="400"/>
      <w:jc w:val="both"/>
    </w:pPr>
    <w:rPr>
      <w:rFonts w:ascii="Arial" w:eastAsia="MS Mincho" w:hAnsi="Arial" w:cs="Arial"/>
      <w:lang w:val="en-US" w:eastAsia="ja-JP"/>
    </w:rPr>
  </w:style>
  <w:style w:type="paragraph" w:styleId="ListNumber4">
    <w:name w:val="List Number 4"/>
    <w:basedOn w:val="Normal"/>
    <w:rsid w:val="005279E0"/>
    <w:pPr>
      <w:tabs>
        <w:tab w:val="left" w:pos="1600"/>
      </w:tabs>
      <w:spacing w:after="240" w:line="230" w:lineRule="atLeast"/>
      <w:ind w:left="1600" w:hanging="400"/>
      <w:jc w:val="both"/>
    </w:pPr>
    <w:rPr>
      <w:rFonts w:ascii="Arial" w:eastAsia="MS Mincho" w:hAnsi="Arial" w:cs="Arial"/>
      <w:lang w:val="en-US" w:eastAsia="ja-JP"/>
    </w:rPr>
  </w:style>
  <w:style w:type="paragraph" w:styleId="ListContinue2">
    <w:name w:val="List Continue 2"/>
    <w:aliases w:val="list-2"/>
    <w:basedOn w:val="ListContinue"/>
    <w:rsid w:val="005279E0"/>
    <w:pPr>
      <w:tabs>
        <w:tab w:val="left" w:pos="800"/>
      </w:tabs>
      <w:overflowPunct/>
      <w:autoSpaceDE/>
      <w:autoSpaceDN/>
      <w:adjustRightInd/>
      <w:spacing w:after="240" w:line="230" w:lineRule="atLeast"/>
      <w:ind w:left="800" w:hanging="400"/>
      <w:contextualSpacing w:val="0"/>
      <w:jc w:val="both"/>
      <w:textAlignment w:val="auto"/>
    </w:pPr>
    <w:rPr>
      <w:rFonts w:ascii="Arial" w:hAnsi="Arial" w:cs="Arial"/>
      <w:sz w:val="20"/>
      <w:lang w:val="en-US" w:eastAsia="ja-JP"/>
    </w:rPr>
  </w:style>
  <w:style w:type="paragraph" w:styleId="ListContinue3">
    <w:name w:val="List Continue 3"/>
    <w:basedOn w:val="ListContinue"/>
    <w:rsid w:val="005279E0"/>
    <w:pPr>
      <w:tabs>
        <w:tab w:val="left" w:pos="1200"/>
      </w:tabs>
      <w:overflowPunct/>
      <w:autoSpaceDE/>
      <w:autoSpaceDN/>
      <w:adjustRightInd/>
      <w:spacing w:after="240" w:line="230" w:lineRule="atLeast"/>
      <w:ind w:left="1200" w:hanging="400"/>
      <w:contextualSpacing w:val="0"/>
      <w:jc w:val="both"/>
      <w:textAlignment w:val="auto"/>
    </w:pPr>
    <w:rPr>
      <w:rFonts w:ascii="Arial" w:hAnsi="Arial" w:cs="Arial"/>
      <w:sz w:val="20"/>
      <w:lang w:val="en-US" w:eastAsia="ja-JP"/>
    </w:rPr>
  </w:style>
  <w:style w:type="paragraph" w:styleId="ListContinue4">
    <w:name w:val="List Continue 4"/>
    <w:basedOn w:val="ListContinue"/>
    <w:rsid w:val="005279E0"/>
    <w:pPr>
      <w:tabs>
        <w:tab w:val="left" w:pos="1600"/>
      </w:tabs>
      <w:overflowPunct/>
      <w:autoSpaceDE/>
      <w:autoSpaceDN/>
      <w:adjustRightInd/>
      <w:spacing w:after="240" w:line="230" w:lineRule="atLeast"/>
      <w:ind w:left="1600" w:hanging="400"/>
      <w:contextualSpacing w:val="0"/>
      <w:jc w:val="both"/>
      <w:textAlignment w:val="auto"/>
    </w:pPr>
    <w:rPr>
      <w:rFonts w:ascii="Arial" w:hAnsi="Arial" w:cs="Arial"/>
      <w:sz w:val="20"/>
      <w:lang w:val="en-US" w:eastAsia="ja-JP"/>
    </w:rPr>
  </w:style>
  <w:style w:type="paragraph" w:customStyle="1" w:styleId="fields">
    <w:name w:val="fields"/>
    <w:basedOn w:val="Normal"/>
    <w:link w:val="fieldsZchn"/>
    <w:rsid w:val="005279E0"/>
    <w:pPr>
      <w:tabs>
        <w:tab w:val="left" w:pos="1440"/>
        <w:tab w:val="left" w:pos="8010"/>
      </w:tabs>
      <w:spacing w:after="0"/>
      <w:ind w:left="720" w:hanging="360"/>
    </w:pPr>
    <w:rPr>
      <w:rFonts w:ascii="Arial" w:hAnsi="Arial"/>
      <w:lang w:eastAsia="ja-JP"/>
    </w:rPr>
  </w:style>
  <w:style w:type="character" w:customStyle="1" w:styleId="fieldsZchn">
    <w:name w:val="fields Zchn"/>
    <w:link w:val="fields"/>
    <w:rsid w:val="005279E0"/>
    <w:rPr>
      <w:rFonts w:ascii="Arial" w:hAnsi="Arial"/>
      <w:lang w:val="en-GB" w:eastAsia="ja-JP"/>
    </w:rPr>
  </w:style>
  <w:style w:type="paragraph" w:customStyle="1" w:styleId="Atom">
    <w:name w:val="Atom"/>
    <w:basedOn w:val="Normal"/>
    <w:rsid w:val="005279E0"/>
    <w:pPr>
      <w:keepLines/>
      <w:spacing w:after="220"/>
    </w:pPr>
    <w:rPr>
      <w:rFonts w:ascii="Arial" w:hAnsi="Arial"/>
      <w:lang w:eastAsia="ja-JP"/>
    </w:rPr>
  </w:style>
  <w:style w:type="paragraph" w:customStyle="1" w:styleId="lastfield">
    <w:name w:val="lastfield"/>
    <w:basedOn w:val="fields"/>
    <w:link w:val="lastfieldZchn"/>
    <w:rsid w:val="005279E0"/>
    <w:pPr>
      <w:spacing w:after="220"/>
      <w:jc w:val="both"/>
    </w:pPr>
    <w:rPr>
      <w:rFonts w:eastAsia="Batang"/>
      <w:lang w:eastAsia="ko-KR"/>
    </w:rPr>
  </w:style>
  <w:style w:type="character" w:customStyle="1" w:styleId="lastfieldZchn">
    <w:name w:val="lastfield Zchn"/>
    <w:link w:val="lastfield"/>
    <w:rsid w:val="005279E0"/>
    <w:rPr>
      <w:rFonts w:ascii="Arial" w:eastAsia="Batang" w:hAnsi="Arial"/>
      <w:lang w:val="en-GB" w:eastAsia="ko-KR"/>
    </w:rPr>
  </w:style>
  <w:style w:type="character" w:customStyle="1" w:styleId="m1">
    <w:name w:val="m1"/>
    <w:rsid w:val="005279E0"/>
    <w:rPr>
      <w:color w:val="0000FF"/>
    </w:rPr>
  </w:style>
  <w:style w:type="character" w:customStyle="1" w:styleId="t1">
    <w:name w:val="t1"/>
    <w:rsid w:val="005279E0"/>
    <w:rPr>
      <w:color w:val="990000"/>
    </w:rPr>
  </w:style>
  <w:style w:type="character" w:customStyle="1" w:styleId="ns1">
    <w:name w:val="ns1"/>
    <w:rsid w:val="005279E0"/>
    <w:rPr>
      <w:color w:val="FF0000"/>
    </w:rPr>
  </w:style>
  <w:style w:type="character" w:customStyle="1" w:styleId="tx1">
    <w:name w:val="tx1"/>
    <w:rsid w:val="005279E0"/>
    <w:rPr>
      <w:b/>
      <w:bCs/>
    </w:rPr>
  </w:style>
  <w:style w:type="paragraph" w:styleId="BlockText">
    <w:name w:val="Block Text"/>
    <w:basedOn w:val="Normal"/>
    <w:rsid w:val="005279E0"/>
    <w:pPr>
      <w:spacing w:after="120"/>
      <w:ind w:left="2880" w:right="3586"/>
      <w:jc w:val="center"/>
    </w:pPr>
    <w:rPr>
      <w:rFonts w:ascii="Palatino" w:eastAsia="Batang" w:hAnsi="Palatino"/>
      <w:b/>
      <w:u w:val="single"/>
      <w:lang w:val="en-US"/>
    </w:rPr>
  </w:style>
  <w:style w:type="character" w:customStyle="1" w:styleId="Heading1Char1">
    <w:name w:val="Heading 1 Char1"/>
    <w:rsid w:val="005279E0"/>
    <w:rPr>
      <w:rFonts w:ascii="Calibri" w:eastAsia="Times New Roman" w:hAnsi="Calibri"/>
      <w:b/>
      <w:bCs/>
      <w:kern w:val="32"/>
      <w:sz w:val="32"/>
      <w:szCs w:val="32"/>
      <w:lang w:eastAsia="en-US"/>
    </w:rPr>
  </w:style>
  <w:style w:type="paragraph" w:customStyle="1" w:styleId="Note">
    <w:name w:val="Note"/>
    <w:basedOn w:val="Normal"/>
    <w:next w:val="Normal"/>
    <w:link w:val="NoteZchn"/>
    <w:rsid w:val="005279E0"/>
    <w:pPr>
      <w:tabs>
        <w:tab w:val="left" w:pos="960"/>
      </w:tabs>
      <w:spacing w:after="240" w:line="210" w:lineRule="atLeast"/>
      <w:jc w:val="both"/>
    </w:pPr>
    <w:rPr>
      <w:rFonts w:ascii="Arial" w:eastAsia="MS Mincho" w:hAnsi="Arial" w:cs="Arial"/>
      <w:sz w:val="18"/>
      <w:szCs w:val="18"/>
      <w:lang w:val="en-US" w:eastAsia="ja-JP"/>
    </w:rPr>
  </w:style>
  <w:style w:type="character" w:customStyle="1" w:styleId="NoteZchn">
    <w:name w:val="Note Zchn"/>
    <w:link w:val="Note"/>
    <w:rsid w:val="005279E0"/>
    <w:rPr>
      <w:rFonts w:ascii="Arial" w:eastAsia="MS Mincho" w:hAnsi="Arial" w:cs="Arial"/>
      <w:sz w:val="18"/>
      <w:szCs w:val="18"/>
      <w:lang w:val="en-US" w:eastAsia="ja-JP"/>
    </w:rPr>
  </w:style>
  <w:style w:type="paragraph" w:customStyle="1" w:styleId="Bearbeitung">
    <w:name w:val="Bearbeitung"/>
    <w:hidden/>
    <w:semiHidden/>
    <w:rsid w:val="005279E0"/>
    <w:rPr>
      <w:rFonts w:ascii="Times New Roman" w:hAnsi="Times New Roman"/>
      <w:lang w:val="en-GB" w:eastAsia="en-US"/>
    </w:rPr>
  </w:style>
  <w:style w:type="character" w:customStyle="1" w:styleId="BulletedlistChar">
    <w:name w:val="Bulleted list Char"/>
    <w:aliases w:val="L7 Char Char"/>
    <w:rsid w:val="005279E0"/>
    <w:rPr>
      <w:rFonts w:ascii="Arial" w:hAnsi="Arial"/>
      <w:lang w:val="en-GB" w:eastAsia="en-US"/>
    </w:rPr>
  </w:style>
  <w:style w:type="paragraph" w:customStyle="1" w:styleId="Figuretitle">
    <w:name w:val="Figure title"/>
    <w:basedOn w:val="Normal"/>
    <w:next w:val="Normal"/>
    <w:rsid w:val="005279E0"/>
    <w:pPr>
      <w:suppressAutoHyphens/>
      <w:spacing w:before="220" w:after="220" w:line="230" w:lineRule="atLeast"/>
      <w:jc w:val="center"/>
    </w:pPr>
    <w:rPr>
      <w:rFonts w:ascii="Arial" w:eastAsia="MS Mincho" w:hAnsi="Arial" w:cs="Arial"/>
      <w:b/>
      <w:bCs/>
      <w:lang w:val="en-US" w:eastAsia="ja-JP"/>
    </w:rPr>
  </w:style>
  <w:style w:type="paragraph" w:customStyle="1" w:styleId="Tabletitle">
    <w:name w:val="Table title"/>
    <w:basedOn w:val="Normal"/>
    <w:next w:val="Normal"/>
    <w:rsid w:val="005279E0"/>
    <w:pPr>
      <w:keepNext/>
      <w:suppressAutoHyphens/>
      <w:spacing w:before="120" w:after="120" w:line="230" w:lineRule="exact"/>
      <w:jc w:val="center"/>
    </w:pPr>
    <w:rPr>
      <w:rFonts w:ascii="Arial" w:eastAsia="MS Mincho" w:hAnsi="Arial" w:cs="Arial"/>
      <w:b/>
      <w:bCs/>
      <w:lang w:val="en-US" w:eastAsia="ja-JP"/>
    </w:rPr>
  </w:style>
  <w:style w:type="paragraph" w:customStyle="1" w:styleId="a2">
    <w:name w:val="a2"/>
    <w:basedOn w:val="Heading2"/>
    <w:next w:val="Normal"/>
    <w:rsid w:val="005279E0"/>
    <w:pPr>
      <w:keepLines w:val="0"/>
      <w:numPr>
        <w:ilvl w:val="1"/>
        <w:numId w:val="59"/>
      </w:numPr>
      <w:tabs>
        <w:tab w:val="left" w:pos="500"/>
        <w:tab w:val="left" w:pos="720"/>
      </w:tabs>
      <w:suppressAutoHyphens/>
      <w:spacing w:before="270" w:after="240" w:line="270" w:lineRule="exact"/>
    </w:pPr>
    <w:rPr>
      <w:rFonts w:eastAsia="MS Mincho"/>
      <w:b/>
      <w:sz w:val="24"/>
      <w:lang w:eastAsia="ja-JP"/>
    </w:rPr>
  </w:style>
  <w:style w:type="paragraph" w:customStyle="1" w:styleId="a3">
    <w:name w:val="a3"/>
    <w:basedOn w:val="Heading3"/>
    <w:next w:val="Normal"/>
    <w:rsid w:val="005279E0"/>
    <w:pPr>
      <w:keepLines w:val="0"/>
      <w:numPr>
        <w:ilvl w:val="2"/>
        <w:numId w:val="59"/>
      </w:numPr>
      <w:tabs>
        <w:tab w:val="left" w:pos="640"/>
        <w:tab w:val="left" w:pos="880"/>
      </w:tabs>
      <w:suppressAutoHyphens/>
      <w:spacing w:before="60" w:after="240" w:line="250" w:lineRule="exact"/>
    </w:pPr>
    <w:rPr>
      <w:rFonts w:eastAsia="MS Mincho"/>
      <w:b/>
      <w:sz w:val="22"/>
      <w:lang w:eastAsia="ja-JP"/>
    </w:rPr>
  </w:style>
  <w:style w:type="paragraph" w:customStyle="1" w:styleId="a4">
    <w:name w:val="a4"/>
    <w:basedOn w:val="Heading4"/>
    <w:next w:val="Normal"/>
    <w:rsid w:val="005279E0"/>
    <w:pPr>
      <w:keepLines w:val="0"/>
      <w:numPr>
        <w:ilvl w:val="3"/>
        <w:numId w:val="59"/>
      </w:numPr>
      <w:tabs>
        <w:tab w:val="left" w:pos="880"/>
      </w:tabs>
      <w:suppressAutoHyphens/>
      <w:spacing w:before="60" w:after="240" w:line="230" w:lineRule="exact"/>
    </w:pPr>
    <w:rPr>
      <w:rFonts w:eastAsia="MS Mincho"/>
      <w:b/>
      <w:sz w:val="20"/>
      <w:lang w:eastAsia="ja-JP"/>
    </w:rPr>
  </w:style>
  <w:style w:type="paragraph" w:customStyle="1" w:styleId="a5">
    <w:name w:val="a5"/>
    <w:basedOn w:val="Heading5"/>
    <w:next w:val="Normal"/>
    <w:rsid w:val="005279E0"/>
    <w:pPr>
      <w:keepLines w:val="0"/>
      <w:numPr>
        <w:ilvl w:val="4"/>
        <w:numId w:val="59"/>
      </w:numPr>
      <w:tabs>
        <w:tab w:val="left" w:pos="1140"/>
        <w:tab w:val="left" w:pos="1360"/>
      </w:tabs>
      <w:suppressAutoHyphens/>
      <w:spacing w:before="60" w:after="240" w:line="230" w:lineRule="exact"/>
    </w:pPr>
    <w:rPr>
      <w:rFonts w:eastAsia="MS Mincho"/>
      <w:b/>
      <w:sz w:val="20"/>
      <w:lang w:eastAsia="ja-JP"/>
    </w:rPr>
  </w:style>
  <w:style w:type="paragraph" w:customStyle="1" w:styleId="a6">
    <w:name w:val="a6"/>
    <w:basedOn w:val="Heading6"/>
    <w:next w:val="Normal"/>
    <w:rsid w:val="005279E0"/>
    <w:pPr>
      <w:keepLines w:val="0"/>
      <w:numPr>
        <w:ilvl w:val="5"/>
        <w:numId w:val="59"/>
      </w:numPr>
      <w:tabs>
        <w:tab w:val="left" w:pos="1140"/>
        <w:tab w:val="left" w:pos="1360"/>
      </w:tabs>
      <w:suppressAutoHyphens/>
      <w:spacing w:before="60" w:after="240" w:line="230" w:lineRule="exact"/>
    </w:pPr>
    <w:rPr>
      <w:rFonts w:eastAsia="MS Mincho"/>
      <w:b/>
      <w:lang w:eastAsia="ja-JP"/>
    </w:rPr>
  </w:style>
  <w:style w:type="paragraph" w:customStyle="1" w:styleId="ANNEX">
    <w:name w:val="ANNEX"/>
    <w:basedOn w:val="Normal"/>
    <w:next w:val="Normal"/>
    <w:rsid w:val="005279E0"/>
    <w:pPr>
      <w:keepNext/>
      <w:pageBreakBefore/>
      <w:numPr>
        <w:numId w:val="59"/>
      </w:numPr>
      <w:spacing w:after="760" w:line="310" w:lineRule="exact"/>
      <w:jc w:val="center"/>
      <w:outlineLvl w:val="0"/>
    </w:pPr>
    <w:rPr>
      <w:rFonts w:ascii="Arial" w:eastAsia="MS Mincho" w:hAnsi="Arial"/>
      <w:b/>
      <w:sz w:val="28"/>
      <w:lang w:eastAsia="ja-JP"/>
    </w:rPr>
  </w:style>
  <w:style w:type="paragraph" w:customStyle="1" w:styleId="zzLc5">
    <w:name w:val="zzLc5"/>
    <w:basedOn w:val="Normal"/>
    <w:next w:val="Normal"/>
    <w:rsid w:val="005279E0"/>
    <w:pPr>
      <w:spacing w:after="240" w:line="230" w:lineRule="atLeast"/>
    </w:pPr>
    <w:rPr>
      <w:rFonts w:ascii="Arial" w:eastAsia="MS Mincho" w:hAnsi="Arial"/>
      <w:lang w:eastAsia="ja-JP"/>
    </w:rPr>
  </w:style>
  <w:style w:type="paragraph" w:customStyle="1" w:styleId="zzLc6">
    <w:name w:val="zzLc6"/>
    <w:basedOn w:val="Normal"/>
    <w:next w:val="Normal"/>
    <w:rsid w:val="005279E0"/>
    <w:pPr>
      <w:spacing w:after="240" w:line="230" w:lineRule="atLeast"/>
    </w:pPr>
    <w:rPr>
      <w:rFonts w:ascii="Arial" w:eastAsia="MS Mincho" w:hAnsi="Arial"/>
      <w:lang w:eastAsia="ja-JP"/>
    </w:rPr>
  </w:style>
  <w:style w:type="paragraph" w:customStyle="1" w:styleId="ColorfulList-Accent11">
    <w:name w:val="Colorful List - Accent 11"/>
    <w:basedOn w:val="Normal"/>
    <w:qFormat/>
    <w:rsid w:val="005279E0"/>
    <w:pPr>
      <w:spacing w:after="240"/>
      <w:ind w:left="720"/>
      <w:contextualSpacing/>
    </w:pPr>
    <w:rPr>
      <w:rFonts w:ascii="Arial" w:hAnsi="Arial"/>
      <w:szCs w:val="22"/>
      <w:lang w:val="en-US" w:bidi="en-US"/>
    </w:rPr>
  </w:style>
  <w:style w:type="paragraph" w:customStyle="1" w:styleId="Terms">
    <w:name w:val="Term(s)"/>
    <w:basedOn w:val="Normal"/>
    <w:next w:val="Normal"/>
    <w:rsid w:val="005279E0"/>
    <w:pPr>
      <w:keepNext/>
      <w:suppressAutoHyphens/>
      <w:spacing w:after="0" w:line="230" w:lineRule="atLeast"/>
    </w:pPr>
    <w:rPr>
      <w:rFonts w:ascii="Arial" w:eastAsia="MS Mincho" w:hAnsi="Arial" w:cs="Arial"/>
      <w:b/>
      <w:bCs/>
      <w:lang w:val="en-US" w:eastAsia="ja-JP"/>
    </w:rPr>
  </w:style>
  <w:style w:type="paragraph" w:customStyle="1" w:styleId="TermNum">
    <w:name w:val="TermNum"/>
    <w:basedOn w:val="Normal"/>
    <w:next w:val="Terms"/>
    <w:rsid w:val="005279E0"/>
    <w:pPr>
      <w:keepNext/>
      <w:spacing w:after="0" w:line="230" w:lineRule="atLeast"/>
      <w:jc w:val="both"/>
    </w:pPr>
    <w:rPr>
      <w:rFonts w:ascii="Arial" w:eastAsia="MS Mincho" w:hAnsi="Arial" w:cs="Arial"/>
      <w:b/>
      <w:bCs/>
      <w:lang w:val="en-US" w:eastAsia="ja-JP"/>
    </w:rPr>
  </w:style>
  <w:style w:type="paragraph" w:customStyle="1" w:styleId="TableEntry">
    <w:name w:val="Table Entry"/>
    <w:basedOn w:val="Normal"/>
    <w:qFormat/>
    <w:rsid w:val="005279E0"/>
    <w:pPr>
      <w:spacing w:after="160" w:line="259" w:lineRule="auto"/>
    </w:pPr>
    <w:rPr>
      <w:rFonts w:eastAsia="Cambria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6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0FFE24-6470-4AB1-BEC1-9AF99EE9D6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FB92593-2619-4946-817A-901E49B6C6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591566-9234-4E92-95B0-FE851159B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FBDE29-CF6E-4D65-957B-7DF5E1F3F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242</Words>
  <Characters>1698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6</cp:revision>
  <cp:lastPrinted>1900-01-01T08:00:00Z</cp:lastPrinted>
  <dcterms:created xsi:type="dcterms:W3CDTF">2020-11-10T14:36:00Z</dcterms:created>
  <dcterms:modified xsi:type="dcterms:W3CDTF">2020-11-10T14:40:00Z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107</vt:lpwstr>
  </property>
  <property fmtid="{D5CDD505-2E9C-101B-9397-08002B2CF9AE}" pid="4" name="Location">
    <vt:lpwstr>Wroclaw</vt:lpwstr>
  </property>
  <property fmtid="{D5CDD505-2E9C-101B-9397-08002B2CF9AE}" pid="5" name="Country">
    <vt:lpwstr>Poland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26.348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ENENSYS</vt:lpwstr>
  </property>
  <property fmtid="{D5CDD505-2E9C-101B-9397-08002B2CF9AE}" pid="14" name="SourceIfTsg">
    <vt:lpwstr>SA4</vt:lpwstr>
  </property>
  <property fmtid="{D5CDD505-2E9C-101B-9397-08002B2CF9AE}" pid="15" name="RelatedWis">
    <vt:lpwstr>DAHOE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16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ContentTypeId">
    <vt:lpwstr>0x010100EB28163D68FE8E4D9361964FDD814FC4</vt:lpwstr>
  </property>
</Properties>
</file>